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20E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Aktivní prvky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6111DA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2020068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2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912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057808"/>
            <wp:effectExtent l="19050" t="0" r="0" b="0"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57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912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005490"/>
            <wp:effectExtent l="19050" t="0" r="0" b="0"/>
            <wp:docPr id="5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0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912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2153028"/>
            <wp:effectExtent l="19050" t="0" r="0" b="0"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53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912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085552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85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912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346820"/>
            <wp:effectExtent l="19050" t="0" r="0" b="0"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4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912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2347015"/>
            <wp:effectExtent l="19050" t="0" r="0" b="0"/>
            <wp:docPr id="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4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912" w:rsidRPr="007041EE" w:rsidRDefault="00B7191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2326186"/>
            <wp:effectExtent l="19050" t="0" r="0" b="0"/>
            <wp:docPr id="11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26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1912" w:rsidRPr="007041EE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14161"/>
    <w:rsid w:val="00235DCF"/>
    <w:rsid w:val="00247D1D"/>
    <w:rsid w:val="00252D2D"/>
    <w:rsid w:val="00281EB3"/>
    <w:rsid w:val="002C0DF3"/>
    <w:rsid w:val="00312AA9"/>
    <w:rsid w:val="003220EA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679B7"/>
    <w:rsid w:val="00B71912"/>
    <w:rsid w:val="00B8408B"/>
    <w:rsid w:val="00BB2520"/>
    <w:rsid w:val="00BD446E"/>
    <w:rsid w:val="00CA6778"/>
    <w:rsid w:val="00CA68AF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44</TotalTime>
  <Pages>4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12</cp:revision>
  <dcterms:created xsi:type="dcterms:W3CDTF">2013-12-29T18:21:00Z</dcterms:created>
  <dcterms:modified xsi:type="dcterms:W3CDTF">2013-12-29T21:12:00Z</dcterms:modified>
</cp:coreProperties>
</file>