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503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Aktivní prvky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96432E" w:rsidRDefault="00E2149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026814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26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49E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33407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33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14632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1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172767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7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73491"/>
            <wp:effectExtent l="19050" t="0" r="0" b="0"/>
            <wp:docPr id="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73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353183"/>
            <wp:effectExtent l="19050" t="0" r="0" b="0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5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348930"/>
            <wp:effectExtent l="19050" t="0" r="0" b="0"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48" w:rsidRPr="008F1323" w:rsidRDefault="00200F4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342613"/>
            <wp:effectExtent l="19050" t="0" r="0" b="0"/>
            <wp:docPr id="11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2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0F48" w:rsidRPr="008F1323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C065D4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111</TotalTime>
  <Pages>4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14</cp:revision>
  <dcterms:created xsi:type="dcterms:W3CDTF">2013-12-29T17:14:00Z</dcterms:created>
  <dcterms:modified xsi:type="dcterms:W3CDTF">2013-12-29T21:11:00Z</dcterms:modified>
</cp:coreProperties>
</file>