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5D5">
        <w:rPr>
          <w:rFonts w:ascii="Comic Sans MS" w:hAnsi="Comic Sans MS" w:cs="Comic Sans MS"/>
          <w:b/>
          <w:bCs/>
          <w:color w:val="024595"/>
          <w:sz w:val="54"/>
          <w:szCs w:val="54"/>
        </w:rPr>
        <w:t>In</w:t>
      </w:r>
      <w:r w:rsidR="000D7BC1">
        <w:rPr>
          <w:rFonts w:ascii="Comic Sans MS" w:hAnsi="Comic Sans MS" w:cs="Comic Sans MS"/>
          <w:b/>
          <w:bCs/>
          <w:color w:val="024595"/>
          <w:sz w:val="54"/>
          <w:szCs w:val="54"/>
        </w:rPr>
        <w:t>t</w:t>
      </w:r>
      <w:r w:rsidR="009C55D5">
        <w:rPr>
          <w:rFonts w:ascii="Comic Sans MS" w:hAnsi="Comic Sans MS" w:cs="Comic Sans MS"/>
          <w:b/>
          <w:bCs/>
          <w:color w:val="024595"/>
          <w:sz w:val="54"/>
          <w:szCs w:val="54"/>
        </w:rPr>
        <w:t>ernet</w:t>
      </w:r>
      <w:r w:rsidR="00931A7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test</w:t>
      </w:r>
      <w:r w:rsidR="00B73B89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- řešení</w:t>
      </w:r>
    </w:p>
    <w:p w:rsidR="00BB3276" w:rsidRPr="00B06ADF" w:rsidRDefault="005D4579" w:rsidP="00BB3276">
      <w:pPr>
        <w:rPr>
          <w:b/>
          <w:sz w:val="28"/>
          <w:szCs w:val="28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5171D7" w:rsidRDefault="00CB2F07" w:rsidP="00BB3276">
      <w:r>
        <w:rPr>
          <w:noProof/>
          <w:lang w:eastAsia="cs-CZ"/>
        </w:rPr>
        <w:lastRenderedPageBreak/>
        <w:drawing>
          <wp:inline distT="0" distB="0" distL="0" distR="0" wp14:anchorId="0BE68E93" wp14:editId="30249333">
            <wp:extent cx="5972810" cy="1748155"/>
            <wp:effectExtent l="0" t="0" r="8890" b="444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4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C4A" w:rsidRDefault="001B2155" w:rsidP="00BB3276">
      <w:r>
        <w:rPr>
          <w:noProof/>
          <w:lang w:eastAsia="cs-CZ"/>
        </w:rPr>
        <w:drawing>
          <wp:inline distT="0" distB="0" distL="0" distR="0" wp14:anchorId="67DD4098" wp14:editId="731664E0">
            <wp:extent cx="5972810" cy="1098550"/>
            <wp:effectExtent l="0" t="0" r="8890" b="635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9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C4A" w:rsidRDefault="00CB2F07" w:rsidP="00BB3276">
      <w:r>
        <w:rPr>
          <w:noProof/>
          <w:lang w:eastAsia="cs-CZ"/>
        </w:rPr>
        <w:drawing>
          <wp:inline distT="0" distB="0" distL="0" distR="0" wp14:anchorId="0B7B218E" wp14:editId="16200FEF">
            <wp:extent cx="5972810" cy="1776095"/>
            <wp:effectExtent l="0" t="0" r="889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7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C4A" w:rsidRDefault="006F3EF1" w:rsidP="00BB3276">
      <w:r>
        <w:rPr>
          <w:noProof/>
          <w:lang w:eastAsia="cs-CZ"/>
        </w:rPr>
        <w:drawing>
          <wp:inline distT="0" distB="0" distL="0" distR="0" wp14:anchorId="0BFB8064" wp14:editId="665DB29D">
            <wp:extent cx="5972810" cy="1091565"/>
            <wp:effectExtent l="0" t="0" r="889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91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E77" w:rsidRDefault="006F3EF1" w:rsidP="00BB3276">
      <w:r>
        <w:rPr>
          <w:noProof/>
          <w:lang w:eastAsia="cs-CZ"/>
        </w:rPr>
        <w:drawing>
          <wp:inline distT="0" distB="0" distL="0" distR="0" wp14:anchorId="24AF1F33" wp14:editId="388AB211">
            <wp:extent cx="5972810" cy="1787525"/>
            <wp:effectExtent l="0" t="0" r="8890" b="3175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8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02" w:rsidRDefault="001B2155" w:rsidP="001B2155">
      <w:r>
        <w:rPr>
          <w:noProof/>
          <w:lang w:eastAsia="cs-CZ"/>
        </w:rPr>
        <w:lastRenderedPageBreak/>
        <w:drawing>
          <wp:inline distT="0" distB="0" distL="0" distR="0" wp14:anchorId="1E06F234" wp14:editId="0B8685F7">
            <wp:extent cx="5972810" cy="1116965"/>
            <wp:effectExtent l="0" t="0" r="8890" b="6985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116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02" w:rsidRDefault="009F5FF5" w:rsidP="00BB3276">
      <w:r>
        <w:rPr>
          <w:noProof/>
          <w:lang w:eastAsia="cs-CZ"/>
        </w:rPr>
        <w:drawing>
          <wp:inline distT="0" distB="0" distL="0" distR="0" wp14:anchorId="5448D854" wp14:editId="1F549FA5">
            <wp:extent cx="5972810" cy="1075690"/>
            <wp:effectExtent l="0" t="0" r="8890" b="0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7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02" w:rsidRDefault="00CB2F07" w:rsidP="00BB3276">
      <w:r>
        <w:rPr>
          <w:noProof/>
          <w:lang w:eastAsia="cs-CZ"/>
        </w:rPr>
        <w:drawing>
          <wp:inline distT="0" distB="0" distL="0" distR="0" wp14:anchorId="5147BBD5" wp14:editId="4FA7FE77">
            <wp:extent cx="5972810" cy="1770380"/>
            <wp:effectExtent l="0" t="0" r="8890" b="127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70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E02" w:rsidRDefault="00650A50" w:rsidP="00BB3276">
      <w:r>
        <w:rPr>
          <w:noProof/>
          <w:lang w:eastAsia="cs-CZ"/>
        </w:rPr>
        <w:drawing>
          <wp:inline distT="0" distB="0" distL="0" distR="0" wp14:anchorId="22BC8984" wp14:editId="64C49EF2">
            <wp:extent cx="5972810" cy="1080135"/>
            <wp:effectExtent l="0" t="0" r="8890" b="571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87A6C" w:rsidRDefault="006F3EF1" w:rsidP="00BB3276">
      <w:r>
        <w:rPr>
          <w:noProof/>
          <w:lang w:eastAsia="cs-CZ"/>
        </w:rPr>
        <w:drawing>
          <wp:inline distT="0" distB="0" distL="0" distR="0" wp14:anchorId="78BC2083" wp14:editId="7F0722BE">
            <wp:extent cx="5972810" cy="1761490"/>
            <wp:effectExtent l="0" t="0" r="8890" b="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6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71D7" w:rsidRDefault="005171D7" w:rsidP="00BB3276"/>
    <w:p w:rsidR="005E4D20" w:rsidRPr="00BB3276" w:rsidRDefault="005E4D20" w:rsidP="005E4D20"/>
    <w:sectPr w:rsidR="005E4D20" w:rsidRPr="00BB3276" w:rsidSect="00084AD2">
      <w:footerReference w:type="default" r:id="rId1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A79" w:rsidRDefault="00931A79" w:rsidP="00CA6778">
      <w:pPr>
        <w:spacing w:before="0" w:after="0"/>
      </w:pPr>
      <w:r>
        <w:separator/>
      </w:r>
    </w:p>
  </w:endnote>
  <w:endnote w:type="continuationSeparator" w:id="0">
    <w:p w:rsidR="00931A79" w:rsidRDefault="00931A7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31A79">
      <w:rPr>
        <w:color w:val="808080" w:themeColor="background1" w:themeShade="80"/>
      </w:rPr>
      <w:t>nak, je Mgr. Jiří Škop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A79" w:rsidRDefault="00931A79" w:rsidP="00CA6778">
      <w:pPr>
        <w:spacing w:before="0" w:after="0"/>
      </w:pPr>
      <w:r>
        <w:separator/>
      </w:r>
    </w:p>
  </w:footnote>
  <w:footnote w:type="continuationSeparator" w:id="0">
    <w:p w:rsidR="00931A79" w:rsidRDefault="00931A79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A79"/>
    <w:rsid w:val="00012E02"/>
    <w:rsid w:val="00025644"/>
    <w:rsid w:val="00084AD2"/>
    <w:rsid w:val="000D7BC1"/>
    <w:rsid w:val="0015164B"/>
    <w:rsid w:val="0017080B"/>
    <w:rsid w:val="001A5DE6"/>
    <w:rsid w:val="001B2155"/>
    <w:rsid w:val="00235DCF"/>
    <w:rsid w:val="00247D1D"/>
    <w:rsid w:val="00252D2D"/>
    <w:rsid w:val="00281EB3"/>
    <w:rsid w:val="002C0DF3"/>
    <w:rsid w:val="002C74FA"/>
    <w:rsid w:val="002F0B1E"/>
    <w:rsid w:val="00375125"/>
    <w:rsid w:val="00387A6C"/>
    <w:rsid w:val="003C040B"/>
    <w:rsid w:val="003D1D48"/>
    <w:rsid w:val="00441154"/>
    <w:rsid w:val="004513CC"/>
    <w:rsid w:val="004B0AD8"/>
    <w:rsid w:val="005171D7"/>
    <w:rsid w:val="00583C4A"/>
    <w:rsid w:val="005D4579"/>
    <w:rsid w:val="005E4D20"/>
    <w:rsid w:val="006347FB"/>
    <w:rsid w:val="00650A50"/>
    <w:rsid w:val="006515B1"/>
    <w:rsid w:val="006516F6"/>
    <w:rsid w:val="00666590"/>
    <w:rsid w:val="00684206"/>
    <w:rsid w:val="006F3EF1"/>
    <w:rsid w:val="007269D6"/>
    <w:rsid w:val="00931A79"/>
    <w:rsid w:val="00947E9C"/>
    <w:rsid w:val="009C55D5"/>
    <w:rsid w:val="009C77DA"/>
    <w:rsid w:val="009F5FF5"/>
    <w:rsid w:val="00B3026D"/>
    <w:rsid w:val="00B73B89"/>
    <w:rsid w:val="00BB3276"/>
    <w:rsid w:val="00BD446E"/>
    <w:rsid w:val="00CA6778"/>
    <w:rsid w:val="00CA68AF"/>
    <w:rsid w:val="00CB2F07"/>
    <w:rsid w:val="00F23263"/>
    <w:rsid w:val="00F9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931A7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1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10</TotalTime>
  <Pages>3</Pages>
  <Words>6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skopjiri</dc:creator>
  <cp:keywords>Šablona, DUM</cp:keywords>
  <cp:lastModifiedBy>skopjiri</cp:lastModifiedBy>
  <cp:revision>6</cp:revision>
  <dcterms:created xsi:type="dcterms:W3CDTF">2013-05-02T13:10:00Z</dcterms:created>
  <dcterms:modified xsi:type="dcterms:W3CDTF">2013-05-06T11:20:00Z</dcterms:modified>
</cp:coreProperties>
</file>