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5D5">
        <w:rPr>
          <w:rFonts w:ascii="Comic Sans MS" w:hAnsi="Comic Sans MS" w:cs="Comic Sans MS"/>
          <w:b/>
          <w:bCs/>
          <w:color w:val="024595"/>
          <w:sz w:val="54"/>
          <w:szCs w:val="54"/>
        </w:rPr>
        <w:t>In</w:t>
      </w:r>
      <w:r w:rsidR="000D7BC1">
        <w:rPr>
          <w:rFonts w:ascii="Comic Sans MS" w:hAnsi="Comic Sans MS" w:cs="Comic Sans MS"/>
          <w:b/>
          <w:bCs/>
          <w:color w:val="024595"/>
          <w:sz w:val="54"/>
          <w:szCs w:val="54"/>
        </w:rPr>
        <w:t>t</w:t>
      </w:r>
      <w:r w:rsidR="009C55D5">
        <w:rPr>
          <w:rFonts w:ascii="Comic Sans MS" w:hAnsi="Comic Sans MS" w:cs="Comic Sans MS"/>
          <w:b/>
          <w:bCs/>
          <w:color w:val="024595"/>
          <w:sz w:val="54"/>
          <w:szCs w:val="54"/>
        </w:rPr>
        <w:t>ernet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171D7" w:rsidRDefault="00583C4A" w:rsidP="00BB3276">
      <w:r>
        <w:rPr>
          <w:noProof/>
          <w:lang w:eastAsia="cs-CZ"/>
        </w:rPr>
        <w:lastRenderedPageBreak/>
        <w:drawing>
          <wp:inline distT="0" distB="0" distL="0" distR="0" wp14:anchorId="2259875E" wp14:editId="2F7919CA">
            <wp:extent cx="5972810" cy="15246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583C4A" w:rsidP="00BB3276">
      <w:r>
        <w:rPr>
          <w:noProof/>
          <w:lang w:eastAsia="cs-CZ"/>
        </w:rPr>
        <w:drawing>
          <wp:inline distT="0" distB="0" distL="0" distR="0" wp14:anchorId="1E67A73B" wp14:editId="6D6FADF1">
            <wp:extent cx="5972810" cy="736600"/>
            <wp:effectExtent l="0" t="0" r="889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583C4A" w:rsidP="00BB3276">
      <w:r>
        <w:rPr>
          <w:noProof/>
          <w:lang w:eastAsia="cs-CZ"/>
        </w:rPr>
        <w:drawing>
          <wp:inline distT="0" distB="0" distL="0" distR="0" wp14:anchorId="41BA86FE" wp14:editId="5A5B590B">
            <wp:extent cx="5972810" cy="153035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F96E77" w:rsidP="00BB3276">
      <w:r>
        <w:rPr>
          <w:noProof/>
          <w:lang w:eastAsia="cs-CZ"/>
        </w:rPr>
        <w:drawing>
          <wp:inline distT="0" distB="0" distL="0" distR="0" wp14:anchorId="3C2E9131" wp14:editId="4621C11B">
            <wp:extent cx="5972810" cy="70675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77" w:rsidRDefault="00F96E77" w:rsidP="00BB3276">
      <w:r>
        <w:rPr>
          <w:noProof/>
          <w:lang w:eastAsia="cs-CZ"/>
        </w:rPr>
        <w:drawing>
          <wp:inline distT="0" distB="0" distL="0" distR="0" wp14:anchorId="3F4E7AFC" wp14:editId="6144A699">
            <wp:extent cx="5972810" cy="1517650"/>
            <wp:effectExtent l="0" t="0" r="8890" b="635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77" w:rsidRDefault="00012E02" w:rsidP="00BB3276">
      <w:r>
        <w:rPr>
          <w:noProof/>
          <w:lang w:eastAsia="cs-CZ"/>
        </w:rPr>
        <w:drawing>
          <wp:inline distT="0" distB="0" distL="0" distR="0" wp14:anchorId="0367D383" wp14:editId="5076149F">
            <wp:extent cx="5972810" cy="74930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012E02">
      <w:pPr>
        <w:spacing w:before="0" w:after="200" w:line="276" w:lineRule="auto"/>
      </w:pPr>
      <w:r>
        <w:br w:type="page"/>
      </w:r>
    </w:p>
    <w:p w:rsidR="00012E02" w:rsidRDefault="00012E02" w:rsidP="00BB3276">
      <w:r>
        <w:rPr>
          <w:noProof/>
          <w:lang w:eastAsia="cs-CZ"/>
        </w:rPr>
        <w:lastRenderedPageBreak/>
        <w:drawing>
          <wp:inline distT="0" distB="0" distL="0" distR="0" wp14:anchorId="1BF237F2" wp14:editId="7C8C0516">
            <wp:extent cx="5972810" cy="93853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012E02" w:rsidP="00BB3276">
      <w:r>
        <w:rPr>
          <w:noProof/>
          <w:lang w:eastAsia="cs-CZ"/>
        </w:rPr>
        <w:drawing>
          <wp:inline distT="0" distB="0" distL="0" distR="0" wp14:anchorId="7C51274A" wp14:editId="01D13D58">
            <wp:extent cx="5972810" cy="152463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DF74FA" w:rsidP="00BB3276">
      <w:r>
        <w:rPr>
          <w:noProof/>
          <w:lang w:eastAsia="cs-CZ"/>
        </w:rPr>
        <w:drawing>
          <wp:inline distT="0" distB="0" distL="0" distR="0" wp14:anchorId="1B3BD240" wp14:editId="272794A2">
            <wp:extent cx="5972810" cy="1061720"/>
            <wp:effectExtent l="0" t="0" r="889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6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87A6C" w:rsidRDefault="00387A6C" w:rsidP="00BB3276">
      <w:r>
        <w:rPr>
          <w:noProof/>
          <w:lang w:eastAsia="cs-CZ"/>
        </w:rPr>
        <w:drawing>
          <wp:inline distT="0" distB="0" distL="0" distR="0" wp14:anchorId="0E84CB82" wp14:editId="656CDD9D">
            <wp:extent cx="5972810" cy="1511935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/>
    <w:p w:rsidR="005E4D20" w:rsidRPr="00BB3276" w:rsidRDefault="005E4D20" w:rsidP="005E4D20"/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55D5"/>
    <w:rsid w:val="009C77DA"/>
    <w:rsid w:val="00B3026D"/>
    <w:rsid w:val="00BB3276"/>
    <w:rsid w:val="00BD446E"/>
    <w:rsid w:val="00CA6778"/>
    <w:rsid w:val="00CA68AF"/>
    <w:rsid w:val="00DF74FA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7</cp:revision>
  <dcterms:created xsi:type="dcterms:W3CDTF">2013-05-02T11:47:00Z</dcterms:created>
  <dcterms:modified xsi:type="dcterms:W3CDTF">2013-05-06T11:18:00Z</dcterms:modified>
</cp:coreProperties>
</file>