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7BC1">
        <w:rPr>
          <w:rFonts w:ascii="Comic Sans MS" w:hAnsi="Comic Sans MS" w:cs="Comic Sans MS"/>
          <w:b/>
          <w:bCs/>
          <w:color w:val="024595"/>
          <w:sz w:val="54"/>
          <w:szCs w:val="54"/>
        </w:rPr>
        <w:t>Paket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80430C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B3276" w:rsidRDefault="00CA50CE" w:rsidP="00BB3276">
      <w:r>
        <w:rPr>
          <w:noProof/>
          <w:lang w:eastAsia="cs-CZ"/>
        </w:rPr>
        <w:lastRenderedPageBreak/>
        <w:drawing>
          <wp:inline distT="0" distB="0" distL="0" distR="0" wp14:anchorId="67CE4F26" wp14:editId="4B4AFE41">
            <wp:extent cx="5972810" cy="2242820"/>
            <wp:effectExtent l="0" t="0" r="8890" b="508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24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BC1" w:rsidRDefault="00AB260F" w:rsidP="00BB3276">
      <w:r>
        <w:rPr>
          <w:noProof/>
          <w:lang w:eastAsia="cs-CZ"/>
        </w:rPr>
        <w:drawing>
          <wp:inline distT="0" distB="0" distL="0" distR="0" wp14:anchorId="2E4680E5" wp14:editId="78CF145B">
            <wp:extent cx="5972810" cy="1976755"/>
            <wp:effectExtent l="0" t="0" r="8890" b="444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97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BC1" w:rsidRDefault="00AB260F" w:rsidP="00BB3276">
      <w:r>
        <w:rPr>
          <w:noProof/>
          <w:lang w:eastAsia="cs-CZ"/>
        </w:rPr>
        <w:drawing>
          <wp:inline distT="0" distB="0" distL="0" distR="0" wp14:anchorId="0C4BA5D9" wp14:editId="23B96636">
            <wp:extent cx="5972810" cy="1772920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7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0B1E" w:rsidRDefault="00CA50CE" w:rsidP="00BB3276">
      <w:r>
        <w:rPr>
          <w:noProof/>
          <w:lang w:eastAsia="cs-CZ"/>
        </w:rPr>
        <w:lastRenderedPageBreak/>
        <w:drawing>
          <wp:inline distT="0" distB="0" distL="0" distR="0" wp14:anchorId="1615DFB9" wp14:editId="64513FB7">
            <wp:extent cx="5972810" cy="2019300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D7" w:rsidRDefault="00CA50CE" w:rsidP="00BB3276">
      <w:r>
        <w:rPr>
          <w:noProof/>
          <w:lang w:eastAsia="cs-CZ"/>
        </w:rPr>
        <w:drawing>
          <wp:inline distT="0" distB="0" distL="0" distR="0" wp14:anchorId="02DDD67A" wp14:editId="7DD067FA">
            <wp:extent cx="5972810" cy="1106805"/>
            <wp:effectExtent l="0" t="0" r="889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0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BC1" w:rsidRDefault="00AB260F" w:rsidP="00BB3276">
      <w:r>
        <w:rPr>
          <w:noProof/>
          <w:lang w:eastAsia="cs-CZ"/>
        </w:rPr>
        <w:drawing>
          <wp:inline distT="0" distB="0" distL="0" distR="0" wp14:anchorId="320B4813" wp14:editId="6A577ACC">
            <wp:extent cx="5972810" cy="1756410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5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D7" w:rsidRDefault="00CA50CE" w:rsidP="00BB3276">
      <w:r>
        <w:rPr>
          <w:noProof/>
          <w:lang w:eastAsia="cs-CZ"/>
        </w:rPr>
        <w:drawing>
          <wp:inline distT="0" distB="0" distL="0" distR="0" wp14:anchorId="1DA98AD4" wp14:editId="63E86EF1">
            <wp:extent cx="5972810" cy="1761490"/>
            <wp:effectExtent l="0" t="0" r="889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6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D7" w:rsidRDefault="00CA50CE" w:rsidP="00BB3276">
      <w:r>
        <w:rPr>
          <w:noProof/>
          <w:lang w:eastAsia="cs-CZ"/>
        </w:rPr>
        <w:lastRenderedPageBreak/>
        <w:drawing>
          <wp:inline distT="0" distB="0" distL="0" distR="0" wp14:anchorId="677709DA" wp14:editId="79B51080">
            <wp:extent cx="5972810" cy="1776095"/>
            <wp:effectExtent l="0" t="0" r="889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7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D7" w:rsidRDefault="00AB260F" w:rsidP="00BB3276">
      <w:r>
        <w:rPr>
          <w:noProof/>
          <w:lang w:eastAsia="cs-CZ"/>
        </w:rPr>
        <w:drawing>
          <wp:inline distT="0" distB="0" distL="0" distR="0" wp14:anchorId="24467B94" wp14:editId="5355AE36">
            <wp:extent cx="5972810" cy="1784985"/>
            <wp:effectExtent l="0" t="0" r="8890" b="571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8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4D20" w:rsidRPr="00BB3276" w:rsidRDefault="00CA50CE" w:rsidP="005E4D20">
      <w:r>
        <w:rPr>
          <w:noProof/>
          <w:lang w:eastAsia="cs-CZ"/>
        </w:rPr>
        <w:drawing>
          <wp:inline distT="0" distB="0" distL="0" distR="0" wp14:anchorId="37E25EC0" wp14:editId="361BAB69">
            <wp:extent cx="5972810" cy="1081405"/>
            <wp:effectExtent l="0" t="0" r="8890" b="4445"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8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E4D20" w:rsidRPr="00BB3276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D7BC1"/>
    <w:rsid w:val="0015164B"/>
    <w:rsid w:val="0017080B"/>
    <w:rsid w:val="001A5DE6"/>
    <w:rsid w:val="00235DCF"/>
    <w:rsid w:val="00247D1D"/>
    <w:rsid w:val="00252D2D"/>
    <w:rsid w:val="00281EB3"/>
    <w:rsid w:val="002C0DF3"/>
    <w:rsid w:val="002C74FA"/>
    <w:rsid w:val="002F0B1E"/>
    <w:rsid w:val="00375125"/>
    <w:rsid w:val="003C040B"/>
    <w:rsid w:val="003D1D48"/>
    <w:rsid w:val="00441154"/>
    <w:rsid w:val="004513CC"/>
    <w:rsid w:val="004B0AD8"/>
    <w:rsid w:val="005171D7"/>
    <w:rsid w:val="005D4579"/>
    <w:rsid w:val="005E4D20"/>
    <w:rsid w:val="006347FB"/>
    <w:rsid w:val="006515B1"/>
    <w:rsid w:val="006516F6"/>
    <w:rsid w:val="00666590"/>
    <w:rsid w:val="00684206"/>
    <w:rsid w:val="007269D6"/>
    <w:rsid w:val="0080430C"/>
    <w:rsid w:val="00931A79"/>
    <w:rsid w:val="00947E9C"/>
    <w:rsid w:val="009C77DA"/>
    <w:rsid w:val="00AB260F"/>
    <w:rsid w:val="00B3026D"/>
    <w:rsid w:val="00BB3276"/>
    <w:rsid w:val="00BD446E"/>
    <w:rsid w:val="00CA50CE"/>
    <w:rsid w:val="00CA6778"/>
    <w:rsid w:val="00CA68AF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24</TotalTime>
  <Pages>4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4</cp:revision>
  <dcterms:created xsi:type="dcterms:W3CDTF">2013-05-02T12:46:00Z</dcterms:created>
  <dcterms:modified xsi:type="dcterms:W3CDTF">2013-05-02T13:09:00Z</dcterms:modified>
</cp:coreProperties>
</file>