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7BC1">
        <w:rPr>
          <w:rFonts w:ascii="Comic Sans MS" w:hAnsi="Comic Sans MS" w:cs="Comic Sans MS"/>
          <w:b/>
          <w:bCs/>
          <w:color w:val="024595"/>
          <w:sz w:val="54"/>
          <w:szCs w:val="54"/>
        </w:rPr>
        <w:t>Paket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B3276" w:rsidRDefault="002F0B1E" w:rsidP="00BB3276">
      <w:r>
        <w:rPr>
          <w:noProof/>
          <w:lang w:eastAsia="cs-CZ"/>
        </w:rPr>
        <w:lastRenderedPageBreak/>
        <w:drawing>
          <wp:inline distT="0" distB="0" distL="0" distR="0" wp14:anchorId="70266769" wp14:editId="12EE3843">
            <wp:extent cx="5972810" cy="1943735"/>
            <wp:effectExtent l="0" t="0" r="889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BC1" w:rsidRDefault="000D7BC1" w:rsidP="00BB3276">
      <w:r>
        <w:rPr>
          <w:noProof/>
          <w:lang w:eastAsia="cs-CZ"/>
        </w:rPr>
        <w:drawing>
          <wp:inline distT="0" distB="0" distL="0" distR="0" wp14:anchorId="53F7007E" wp14:editId="6F7088CF">
            <wp:extent cx="5972810" cy="154495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BC1" w:rsidRDefault="000D7BC1" w:rsidP="00BB3276">
      <w:r>
        <w:rPr>
          <w:noProof/>
          <w:lang w:eastAsia="cs-CZ"/>
        </w:rPr>
        <w:drawing>
          <wp:inline distT="0" distB="0" distL="0" distR="0" wp14:anchorId="65848B0B" wp14:editId="20D6B23F">
            <wp:extent cx="5972810" cy="1536065"/>
            <wp:effectExtent l="0" t="0" r="8890" b="698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B1E" w:rsidRDefault="002F0B1E" w:rsidP="00BB3276">
      <w:r>
        <w:rPr>
          <w:noProof/>
          <w:lang w:eastAsia="cs-CZ"/>
        </w:rPr>
        <w:drawing>
          <wp:inline distT="0" distB="0" distL="0" distR="0" wp14:anchorId="6AF9F933" wp14:editId="03FD0810">
            <wp:extent cx="5972810" cy="1713865"/>
            <wp:effectExtent l="0" t="0" r="889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1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>
      <w:r>
        <w:rPr>
          <w:noProof/>
          <w:lang w:eastAsia="cs-CZ"/>
        </w:rPr>
        <w:drawing>
          <wp:inline distT="0" distB="0" distL="0" distR="0" wp14:anchorId="1BF84C94" wp14:editId="1F9E99B7">
            <wp:extent cx="5972810" cy="707390"/>
            <wp:effectExtent l="0" t="0" r="889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BC1" w:rsidRDefault="005171D7" w:rsidP="00BB3276">
      <w:r>
        <w:rPr>
          <w:noProof/>
          <w:lang w:eastAsia="cs-CZ"/>
        </w:rPr>
        <w:lastRenderedPageBreak/>
        <w:drawing>
          <wp:inline distT="0" distB="0" distL="0" distR="0" wp14:anchorId="0C68D2D2" wp14:editId="1073DBCA">
            <wp:extent cx="5972810" cy="1494790"/>
            <wp:effectExtent l="0" t="0" r="889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>
      <w:r>
        <w:rPr>
          <w:noProof/>
          <w:lang w:eastAsia="cs-CZ"/>
        </w:rPr>
        <w:drawing>
          <wp:inline distT="0" distB="0" distL="0" distR="0" wp14:anchorId="2C7C1807" wp14:editId="58998676">
            <wp:extent cx="5972810" cy="1558290"/>
            <wp:effectExtent l="0" t="0" r="8890" b="381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5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>
      <w:r>
        <w:rPr>
          <w:noProof/>
          <w:lang w:eastAsia="cs-CZ"/>
        </w:rPr>
        <w:drawing>
          <wp:inline distT="0" distB="0" distL="0" distR="0" wp14:anchorId="64D6E762" wp14:editId="4D27FDD2">
            <wp:extent cx="5972810" cy="1524635"/>
            <wp:effectExtent l="0" t="0" r="889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>
      <w:r>
        <w:rPr>
          <w:noProof/>
          <w:lang w:eastAsia="cs-CZ"/>
        </w:rPr>
        <w:drawing>
          <wp:inline distT="0" distB="0" distL="0" distR="0" wp14:anchorId="1534D4A1" wp14:editId="76987411">
            <wp:extent cx="5972810" cy="1532255"/>
            <wp:effectExtent l="0" t="0" r="889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>
      <w:r>
        <w:rPr>
          <w:noProof/>
          <w:lang w:eastAsia="cs-CZ"/>
        </w:rPr>
        <w:drawing>
          <wp:inline distT="0" distB="0" distL="0" distR="0" wp14:anchorId="47F50344" wp14:editId="177B39EA">
            <wp:extent cx="5972810" cy="938530"/>
            <wp:effectExtent l="0" t="0" r="889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>
      <w:bookmarkStart w:id="0" w:name="_GoBack"/>
      <w:bookmarkEnd w:id="0"/>
    </w:p>
    <w:p w:rsidR="005E4D20" w:rsidRPr="00BB3276" w:rsidRDefault="005E4D20" w:rsidP="005E4D20"/>
    <w:sectPr w:rsidR="005E4D20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D7BC1"/>
    <w:rsid w:val="0015164B"/>
    <w:rsid w:val="0017080B"/>
    <w:rsid w:val="001A5DE6"/>
    <w:rsid w:val="00235DCF"/>
    <w:rsid w:val="00247D1D"/>
    <w:rsid w:val="00252D2D"/>
    <w:rsid w:val="00281EB3"/>
    <w:rsid w:val="002C0DF3"/>
    <w:rsid w:val="002C74FA"/>
    <w:rsid w:val="002F0B1E"/>
    <w:rsid w:val="00375125"/>
    <w:rsid w:val="003C040B"/>
    <w:rsid w:val="003D1D48"/>
    <w:rsid w:val="00441154"/>
    <w:rsid w:val="004513CC"/>
    <w:rsid w:val="004B0AD8"/>
    <w:rsid w:val="005171D7"/>
    <w:rsid w:val="005D4579"/>
    <w:rsid w:val="005E4D20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B3276"/>
    <w:rsid w:val="00BD446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23</TotalTime>
  <Pages>3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5</cp:revision>
  <dcterms:created xsi:type="dcterms:W3CDTF">2013-05-02T11:22:00Z</dcterms:created>
  <dcterms:modified xsi:type="dcterms:W3CDTF">2013-05-02T11:45:00Z</dcterms:modified>
</cp:coreProperties>
</file>