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931" w:rsidRPr="003C69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Základní pojmy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5E4D20" w:rsidRPr="007041EE" w:rsidRDefault="005D4579" w:rsidP="007041EE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7041EE" w:rsidRDefault="007041EE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 w:rsidRPr="007041EE">
        <w:rPr>
          <w:rFonts w:cs="Arial"/>
          <w:b/>
          <w:noProof/>
          <w:sz w:val="20"/>
          <w:szCs w:val="20"/>
          <w:lang w:eastAsia="cs-CZ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115936" cy="1031358"/>
            <wp:effectExtent l="19050" t="0" r="0" b="0"/>
            <wp:wrapSquare wrapText="bothSides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1031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41EE">
        <w:rPr>
          <w:rFonts w:cs="Arial"/>
          <w:b/>
          <w:sz w:val="20"/>
          <w:szCs w:val="20"/>
        </w:rPr>
        <w:br w:type="textWrapping" w:clear="all"/>
      </w:r>
      <w:r w:rsidRPr="007041EE">
        <w:rPr>
          <w:rFonts w:cs="Arial"/>
          <w:b/>
          <w:sz w:val="20"/>
          <w:szCs w:val="20"/>
        </w:rPr>
        <w:drawing>
          <wp:inline distT="0" distB="0" distL="0" distR="0">
            <wp:extent cx="6120130" cy="1023976"/>
            <wp:effectExtent l="19050" t="0" r="0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3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1EE" w:rsidRDefault="007041EE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1023853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3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1EE" w:rsidRDefault="007041EE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1313929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3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1EE" w:rsidRDefault="007041EE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1508884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08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058" w:rsidRDefault="006C1058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1492072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9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058" w:rsidRDefault="00214161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481950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161" w:rsidRDefault="00214161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485031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161" w:rsidRDefault="00214161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478419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8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161" w:rsidRPr="007041EE" w:rsidRDefault="00214161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cs-CZ"/>
        </w:rPr>
        <w:drawing>
          <wp:inline distT="0" distB="0" distL="0" distR="0">
            <wp:extent cx="6120130" cy="482602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2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4161" w:rsidRPr="007041EE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709A2"/>
    <w:rsid w:val="001C12F1"/>
    <w:rsid w:val="00214161"/>
    <w:rsid w:val="00235DCF"/>
    <w:rsid w:val="00247D1D"/>
    <w:rsid w:val="00252D2D"/>
    <w:rsid w:val="00281EB3"/>
    <w:rsid w:val="002C0DF3"/>
    <w:rsid w:val="00312AA9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C1058"/>
    <w:rsid w:val="006C30FA"/>
    <w:rsid w:val="007041EE"/>
    <w:rsid w:val="0072333D"/>
    <w:rsid w:val="007269D6"/>
    <w:rsid w:val="007B2292"/>
    <w:rsid w:val="008F6936"/>
    <w:rsid w:val="00931A79"/>
    <w:rsid w:val="00947A96"/>
    <w:rsid w:val="00947E9C"/>
    <w:rsid w:val="009A1192"/>
    <w:rsid w:val="009C77DA"/>
    <w:rsid w:val="009D38BE"/>
    <w:rsid w:val="00B3026D"/>
    <w:rsid w:val="00B679B7"/>
    <w:rsid w:val="00B8408B"/>
    <w:rsid w:val="00BB2520"/>
    <w:rsid w:val="00BD446E"/>
    <w:rsid w:val="00CA6778"/>
    <w:rsid w:val="00CA68AF"/>
    <w:rsid w:val="00E069E7"/>
    <w:rsid w:val="00E11CF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33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4</cp:revision>
  <dcterms:created xsi:type="dcterms:W3CDTF">2013-12-04T08:02:00Z</dcterms:created>
  <dcterms:modified xsi:type="dcterms:W3CDTF">2013-12-04T10:03:00Z</dcterms:modified>
</cp:coreProperties>
</file>