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0D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Orientace ve městě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20D0" w:rsidRPr="004C20D0" w:rsidRDefault="004C20D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</w:rPr>
      </w:pPr>
    </w:p>
    <w:p w:rsidR="00A90FB6" w:rsidRPr="00EA1E11" w:rsidRDefault="00233439" w:rsidP="009B0AA4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</w:rPr>
      </w:pPr>
      <w:r w:rsidRPr="00EA1E11">
        <w:rPr>
          <w:rFonts w:asciiTheme="minorHAnsi" w:eastAsia="Calibri" w:hAnsiTheme="minorHAnsi" w:cs="Times New Roman"/>
          <w:bCs/>
          <w:color w:val="1F497D" w:themeColor="text2"/>
        </w:rPr>
        <w:lastRenderedPageBreak/>
        <w:t>Roztřiďte podstatná jména dle rodu</w:t>
      </w:r>
      <w:r w:rsidR="00EC5451" w:rsidRPr="00EA1E11">
        <w:rPr>
          <w:rFonts w:asciiTheme="minorHAnsi" w:eastAsia="Calibri" w:hAnsiTheme="minorHAnsi" w:cs="Times New Roman"/>
          <w:bCs/>
          <w:color w:val="1F497D" w:themeColor="text2"/>
        </w:rPr>
        <w:t>.</w:t>
      </w:r>
      <w:r w:rsidR="00EC5451" w:rsidRPr="00EA1E11">
        <w:rPr>
          <w:rFonts w:asciiTheme="minorHAnsi" w:eastAsia="Calibri" w:hAnsiTheme="minorHAnsi" w:cs="Times New Roman"/>
          <w:bCs/>
          <w:color w:val="1F497D" w:themeColor="text2"/>
        </w:rPr>
        <w:tab/>
      </w:r>
      <w:r w:rsidR="007A0E40" w:rsidRPr="00EA1E11">
        <w:rPr>
          <w:rFonts w:asciiTheme="minorHAnsi" w:eastAsia="Calibri" w:hAnsiTheme="minorHAnsi" w:cs="Times New Roman"/>
          <w:b/>
          <w:bCs/>
          <w:color w:val="1F497D" w:themeColor="text2"/>
        </w:rPr>
        <w:tab/>
      </w:r>
    </w:p>
    <w:p w:rsidR="00CC1409" w:rsidRDefault="004351A5" w:rsidP="0061039C">
      <w:pPr>
        <w:spacing w:before="0" w:after="200" w:line="276" w:lineRule="auto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6120130" cy="3325243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2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A5" w:rsidRDefault="004351A5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233439" w:rsidRPr="00C14925" w:rsidRDefault="0023343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Pr="00C14925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CC1409" w:rsidRDefault="00926B7E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7" type="#_x0000_t202" style="position:absolute;margin-left:140.45pt;margin-top:296.25pt;width:3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" stroked="f">
            <v:textbox>
              <w:txbxContent>
                <w:p w:rsidR="00BF6070" w:rsidRDefault="00BF6070">
                  <w:pPr>
                    <w:spacing w:line="360" w:lineRule="auto"/>
                    <w:jc w:val="center"/>
                    <w:rPr>
                      <w:rFonts w:cs="Arial"/>
                    </w:rPr>
                  </w:pPr>
                  <w:proofErr w:type="spellStart"/>
                  <w:r>
                    <w:rPr>
                      <w:rFonts w:cs="Arial"/>
                    </w:rPr>
                    <w:t>Anlage</w:t>
                  </w:r>
                  <w:proofErr w:type="spellEnd"/>
                  <w:r>
                    <w:rPr>
                      <w:rFonts w:cs="Arial"/>
                    </w:rPr>
                    <w:t xml:space="preserve">   </w:t>
                  </w:r>
                  <w:proofErr w:type="gramStart"/>
                  <w:r>
                    <w:rPr>
                      <w:rFonts w:cs="Arial"/>
                    </w:rPr>
                    <w:t xml:space="preserve">Auto    </w:t>
                  </w:r>
                  <w:proofErr w:type="spellStart"/>
                  <w:r>
                    <w:rPr>
                      <w:rFonts w:cs="Arial"/>
                    </w:rPr>
                    <w:t>Bild</w:t>
                  </w:r>
                  <w:proofErr w:type="spellEnd"/>
                  <w:proofErr w:type="gramEnd"/>
                  <w:r>
                    <w:rPr>
                      <w:rFonts w:cs="Arial"/>
                    </w:rPr>
                    <w:t xml:space="preserve">     </w:t>
                  </w:r>
                  <w:proofErr w:type="spellStart"/>
                  <w:r>
                    <w:rPr>
                      <w:rFonts w:cs="Arial"/>
                    </w:rPr>
                    <w:t>Computer</w:t>
                  </w:r>
                  <w:proofErr w:type="spellEnd"/>
                  <w:r>
                    <w:rPr>
                      <w:rFonts w:cs="Arial"/>
                    </w:rPr>
                    <w:t xml:space="preserve">  </w:t>
                  </w:r>
                  <w:proofErr w:type="spellStart"/>
                  <w:r>
                    <w:rPr>
                      <w:rFonts w:cs="Arial"/>
                    </w:rPr>
                    <w:t>Fernsehapparat</w:t>
                  </w:r>
                  <w:proofErr w:type="spellEnd"/>
                  <w:r>
                    <w:rPr>
                      <w:rFonts w:cs="Arial"/>
                    </w:rPr>
                    <w:t xml:space="preserve">      Foto    </w:t>
                  </w:r>
                  <w:proofErr w:type="spellStart"/>
                  <w:r>
                    <w:rPr>
                      <w:rFonts w:cs="Arial"/>
                    </w:rPr>
                    <w:t>Frage</w:t>
                  </w:r>
                  <w:proofErr w:type="spellEnd"/>
                  <w:r>
                    <w:rPr>
                      <w:rFonts w:cs="Arial"/>
                    </w:rPr>
                    <w:t xml:space="preserve">       </w:t>
                  </w:r>
                  <w:proofErr w:type="spellStart"/>
                  <w:r>
                    <w:rPr>
                      <w:rFonts w:cs="Arial"/>
                    </w:rPr>
                    <w:t>Handy</w:t>
                  </w:r>
                  <w:proofErr w:type="spellEnd"/>
                  <w:r>
                    <w:rPr>
                      <w:rFonts w:cs="Arial"/>
                    </w:rPr>
                    <w:t xml:space="preserve">     Kamera    </w:t>
                  </w:r>
                  <w:proofErr w:type="spellStart"/>
                  <w:r>
                    <w:rPr>
                      <w:rFonts w:cs="Arial"/>
                    </w:rPr>
                    <w:t>Kugelschreiber</w:t>
                  </w:r>
                  <w:proofErr w:type="spellEnd"/>
                  <w:r>
                    <w:rPr>
                      <w:rFonts w:cs="Arial"/>
                    </w:rPr>
                    <w:t xml:space="preserve">    </w:t>
                  </w:r>
                  <w:proofErr w:type="spellStart"/>
                  <w:r>
                    <w:rPr>
                      <w:rFonts w:cs="Arial"/>
                    </w:rPr>
                    <w:t>Lampe</w:t>
                  </w:r>
                  <w:proofErr w:type="spellEnd"/>
                </w:p>
                <w:p w:rsidR="00BF6070" w:rsidRDefault="00BF6070">
                  <w:pPr>
                    <w:pStyle w:val="Zkladntex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Mikrowelle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Presse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Problem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Projekt  </w:t>
                  </w:r>
                  <w:proofErr w:type="spellStart"/>
                  <w:r>
                    <w:rPr>
                      <w:rFonts w:ascii="Arial" w:hAnsi="Arial" w:cs="Arial"/>
                    </w:rPr>
                    <w:t>Radio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Schrank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Steckdose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Stecker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</w:t>
                  </w:r>
                  <w:proofErr w:type="spellStart"/>
                  <w:r>
                    <w:rPr>
                      <w:rFonts w:ascii="Arial" w:hAnsi="Arial" w:cs="Arial"/>
                    </w:rPr>
                    <w:t>Stuhl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Škoda   </w:t>
                  </w:r>
                  <w:proofErr w:type="spellStart"/>
                  <w:r>
                    <w:rPr>
                      <w:rFonts w:ascii="Arial" w:hAnsi="Arial" w:cs="Arial"/>
                    </w:rPr>
                    <w:t>Teil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 Telefon </w:t>
                  </w:r>
                </w:p>
                <w:p w:rsidR="00BF6070" w:rsidRDefault="00BF6070">
                  <w:pPr>
                    <w:pStyle w:val="Zkladntex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Termin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Tisch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Uhr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</w:rPr>
                    <w:t>Waschmaschiene</w:t>
                  </w:r>
                  <w:proofErr w:type="spellEnd"/>
                </w:p>
                <w:p w:rsidR="00BF6070" w:rsidRDefault="00BF6070">
                  <w:pPr>
                    <w:spacing w:line="360" w:lineRule="auto"/>
                    <w:jc w:val="center"/>
                  </w:pPr>
                </w:p>
                <w:p w:rsidR="00BF6070" w:rsidRDefault="00BF6070"/>
                <w:p w:rsidR="00BF6070" w:rsidRDefault="00BF6070"/>
              </w:txbxContent>
            </v:textbox>
          </v:shape>
        </w:pict>
      </w:r>
      <w:r w:rsidR="00B4701B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>_____________________</w:t>
      </w:r>
      <w:r w:rsidR="00B4701B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 w:rsidR="00B4701B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B4701B" w:rsidRPr="00C14925" w:rsidRDefault="00B4701B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 xml:space="preserve">_____________________ </w:t>
      </w:r>
      <w:r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__________________________</w:t>
      </w:r>
      <w:r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  <w:t>_________________________</w:t>
      </w:r>
    </w:p>
    <w:p w:rsidR="00CC1409" w:rsidRPr="00C14925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EA1E11" w:rsidRDefault="00EA1E11" w:rsidP="00EA1E11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</w:rPr>
      </w:pPr>
      <w:r w:rsidRPr="00EA1E11">
        <w:rPr>
          <w:rFonts w:asciiTheme="minorHAnsi" w:eastAsia="Calibri" w:hAnsiTheme="minorHAnsi" w:cs="Times New Roman"/>
          <w:bCs/>
          <w:color w:val="1F497D" w:themeColor="text2"/>
        </w:rPr>
        <w:t xml:space="preserve">Roztřiďte podstatná </w:t>
      </w:r>
      <w:r w:rsidR="00B4701B" w:rsidRPr="00EA1E11">
        <w:rPr>
          <w:rFonts w:asciiTheme="minorHAnsi" w:eastAsia="Calibri" w:hAnsiTheme="minorHAnsi" w:cs="Times New Roman"/>
          <w:bCs/>
          <w:color w:val="1F497D" w:themeColor="text2"/>
        </w:rPr>
        <w:t>jména do</w:t>
      </w:r>
      <w:r w:rsidRPr="00EA1E11">
        <w:rPr>
          <w:rFonts w:asciiTheme="minorHAnsi" w:eastAsia="Calibri" w:hAnsiTheme="minorHAnsi" w:cs="Times New Roman"/>
          <w:bCs/>
          <w:color w:val="1F497D" w:themeColor="text2"/>
        </w:rPr>
        <w:t xml:space="preserve"> skupin.</w:t>
      </w:r>
    </w:p>
    <w:p w:rsidR="00EA1E11" w:rsidRPr="00EA1E11" w:rsidRDefault="00EA1E11" w:rsidP="00EA1E11">
      <w:pPr>
        <w:pStyle w:val="Odstavecseseznamem"/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</w:rPr>
      </w:pPr>
    </w:p>
    <w:p w:rsidR="00CC1409" w:rsidRPr="00EA1E11" w:rsidRDefault="00C14925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proofErr w:type="gramStart"/>
      <w:r w:rsidRPr="00EA1E11">
        <w:rPr>
          <w:rFonts w:asciiTheme="minorHAnsi" w:eastAsia="Calibri" w:hAnsiTheme="minorHAnsi" w:cs="Times New Roman"/>
          <w:bCs/>
          <w:lang w:val="de-DE"/>
        </w:rPr>
        <w:t>Öffentliche</w:t>
      </w:r>
      <w:proofErr w:type="gramEnd"/>
      <w:r w:rsidRPr="00EA1E11">
        <w:rPr>
          <w:rFonts w:asciiTheme="minorHAnsi" w:eastAsia="Calibri" w:hAnsiTheme="minorHAnsi" w:cs="Times New Roman"/>
          <w:bCs/>
          <w:lang w:val="de-DE"/>
        </w:rPr>
        <w:t xml:space="preserve"> Gebäuden:</w:t>
      </w:r>
    </w:p>
    <w:p w:rsidR="00C14925" w:rsidRPr="00EA1E11" w:rsidRDefault="00C14925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EA1E11">
        <w:rPr>
          <w:rFonts w:asciiTheme="minorHAnsi" w:eastAsia="Calibri" w:hAnsiTheme="minorHAnsi" w:cs="Times New Roman"/>
          <w:bCs/>
          <w:lang w:val="de-DE"/>
        </w:rPr>
        <w:t>Gastronomie:</w:t>
      </w:r>
    </w:p>
    <w:p w:rsidR="00C14925" w:rsidRPr="00EA1E11" w:rsidRDefault="00C14925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EA1E11">
        <w:rPr>
          <w:rFonts w:asciiTheme="minorHAnsi" w:eastAsia="Calibri" w:hAnsiTheme="minorHAnsi" w:cs="Times New Roman"/>
          <w:bCs/>
          <w:lang w:val="de-DE"/>
        </w:rPr>
        <w:t>Kultur:</w:t>
      </w:r>
    </w:p>
    <w:p w:rsidR="00C14925" w:rsidRPr="00EA1E11" w:rsidRDefault="00C14925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EA1E11">
        <w:rPr>
          <w:rFonts w:asciiTheme="minorHAnsi" w:eastAsia="Calibri" w:hAnsiTheme="minorHAnsi" w:cs="Times New Roman"/>
          <w:bCs/>
          <w:lang w:val="de-DE"/>
        </w:rPr>
        <w:t>Andere:</w:t>
      </w:r>
    </w:p>
    <w:p w:rsidR="00CC1409" w:rsidRPr="00C14925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EA1E11" w:rsidRDefault="00EA1E11" w:rsidP="00EA1E11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  <w:r w:rsidRPr="00EA1E11">
        <w:rPr>
          <w:rFonts w:asciiTheme="minorHAnsi" w:eastAsia="Calibri" w:hAnsiTheme="minorHAnsi" w:cs="Times New Roman"/>
          <w:bCs/>
          <w:color w:val="1F497D" w:themeColor="text2"/>
        </w:rPr>
        <w:t>S každou skupinou vytvořte větu.</w:t>
      </w:r>
    </w:p>
    <w:p w:rsidR="00CC1409" w:rsidRPr="00EA1E1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</w:p>
    <w:p w:rsidR="00CC1409" w:rsidRPr="00EA1E1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</w:p>
    <w:p w:rsidR="00CC1409" w:rsidRPr="00EA1E1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</w:p>
    <w:p w:rsidR="00CC1409" w:rsidRPr="00EA1E1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</w:p>
    <w:p w:rsidR="00CC1409" w:rsidRPr="00EA1E1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</w:pPr>
    </w:p>
    <w:p w:rsidR="007A0E40" w:rsidRPr="00EA1E11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US"/>
        </w:rPr>
      </w:pPr>
      <w:r w:rsidRPr="00EA1E11"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  <w:tab/>
      </w:r>
      <w:r w:rsidRPr="00EA1E11"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  <w:tab/>
      </w:r>
      <w:r w:rsidRPr="00EA1E11"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  <w:tab/>
      </w:r>
      <w:r w:rsidRPr="00EA1E11">
        <w:rPr>
          <w:rFonts w:asciiTheme="minorHAnsi" w:eastAsia="Calibri" w:hAnsiTheme="minorHAnsi" w:cs="Times New Roman"/>
          <w:b/>
          <w:bCs/>
          <w:color w:val="1F497D" w:themeColor="text2"/>
          <w:lang w:val="en-US"/>
        </w:rPr>
        <w:tab/>
      </w:r>
      <w:r w:rsidR="00660F82" w:rsidRPr="00EA1E11">
        <w:rPr>
          <w:rFonts w:asciiTheme="minorHAnsi" w:eastAsia="Calibri" w:hAnsiTheme="minorHAnsi" w:cs="Times New Roman"/>
          <w:iCs/>
          <w:color w:val="000000"/>
          <w:lang w:val="en-US"/>
        </w:rPr>
        <w:br/>
      </w:r>
    </w:p>
    <w:p w:rsidR="00660F82" w:rsidRDefault="00660F82" w:rsidP="005D4579"/>
    <w:sectPr w:rsidR="00660F82" w:rsidSect="004C20D0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45BA"/>
    <w:multiLevelType w:val="hybridMultilevel"/>
    <w:tmpl w:val="8676C9F8"/>
    <w:lvl w:ilvl="0" w:tplc="DC6A68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33439"/>
    <w:rsid w:val="00235DCF"/>
    <w:rsid w:val="00247D1D"/>
    <w:rsid w:val="00252D2D"/>
    <w:rsid w:val="00281EB3"/>
    <w:rsid w:val="00332AAD"/>
    <w:rsid w:val="00375125"/>
    <w:rsid w:val="003C040B"/>
    <w:rsid w:val="003D1D48"/>
    <w:rsid w:val="004351A5"/>
    <w:rsid w:val="00441154"/>
    <w:rsid w:val="004513CC"/>
    <w:rsid w:val="004B0AD8"/>
    <w:rsid w:val="004C20D0"/>
    <w:rsid w:val="004C785D"/>
    <w:rsid w:val="00505E65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82786"/>
    <w:rsid w:val="008B37F3"/>
    <w:rsid w:val="008B74B8"/>
    <w:rsid w:val="008D046A"/>
    <w:rsid w:val="00926B7E"/>
    <w:rsid w:val="00947E9C"/>
    <w:rsid w:val="009B0AA4"/>
    <w:rsid w:val="009C5EB4"/>
    <w:rsid w:val="009C77DA"/>
    <w:rsid w:val="00A90FB6"/>
    <w:rsid w:val="00B4701B"/>
    <w:rsid w:val="00BD446E"/>
    <w:rsid w:val="00BE7F79"/>
    <w:rsid w:val="00BF6070"/>
    <w:rsid w:val="00C14925"/>
    <w:rsid w:val="00C23911"/>
    <w:rsid w:val="00CA6778"/>
    <w:rsid w:val="00CA68AF"/>
    <w:rsid w:val="00CB64C5"/>
    <w:rsid w:val="00CC1409"/>
    <w:rsid w:val="00D37B5F"/>
    <w:rsid w:val="00D61F1F"/>
    <w:rsid w:val="00DA3077"/>
    <w:rsid w:val="00E55129"/>
    <w:rsid w:val="00EA1E11"/>
    <w:rsid w:val="00EC5451"/>
    <w:rsid w:val="00F23263"/>
    <w:rsid w:val="00FB5C89"/>
    <w:rsid w:val="00FF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C20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0D0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4C20D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Zkladntext">
    <w:name w:val="Body Text"/>
    <w:basedOn w:val="Normln"/>
    <w:link w:val="ZkladntextChar"/>
    <w:locked/>
    <w:rsid w:val="00BF6070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F607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C20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20D0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4C20D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Zkladntext">
    <w:name w:val="Body Text"/>
    <w:basedOn w:val="Normln"/>
    <w:link w:val="ZkladntextChar"/>
    <w:locked/>
    <w:rsid w:val="00BF6070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F607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2705-FC81-42E2-9434-654EB33B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32</TotalTime>
  <Pages>3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Jan</cp:lastModifiedBy>
  <cp:revision>9</cp:revision>
  <dcterms:created xsi:type="dcterms:W3CDTF">2013-09-16T08:45:00Z</dcterms:created>
  <dcterms:modified xsi:type="dcterms:W3CDTF">2013-10-14T09:56:00Z</dcterms:modified>
</cp:coreProperties>
</file>