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6D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Předložky</w:t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B56D6" w:rsidRDefault="007B56D6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A90FB6" w:rsidRDefault="00EF2D7F" w:rsidP="0040292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Doplňte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k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podstatným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jménům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člen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.</w:t>
      </w:r>
      <w:r w:rsidRPr="00F22ED6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="007A0E40" w:rsidRPr="00EF2D7F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bookmarkStart w:id="0" w:name="_GoBack"/>
      <w:bookmarkEnd w:id="0"/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Default="00C20494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oval id="_x0000_s1032" style="position:absolute;left:0;text-align:left;margin-left:39.3pt;margin-top:2.25pt;width:384.75pt;height:155.25pt;z-index:251664384">
            <v:textbox style="mso-next-textbox:#_x0000_s1032">
              <w:txbxContent>
                <w:p w:rsidR="001F6C82" w:rsidRPr="00233439" w:rsidRDefault="001F6C82" w:rsidP="001F6C82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>Hotel</w:t>
                  </w:r>
                  <w:r w:rsidRPr="00233439"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 xml:space="preserve">  </w:t>
                  </w:r>
                  <w:r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>Fenster</w:t>
                  </w:r>
                  <w:r w:rsidRPr="00233439"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 xml:space="preserve">  </w:t>
                  </w:r>
                  <w:r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>Auto</w:t>
                  </w:r>
                  <w:r w:rsidRPr="00233439"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 xml:space="preserve">  </w:t>
                  </w:r>
                  <w:r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>Parkplatz Stadt</w:t>
                  </w:r>
                  <w:r w:rsidRPr="00233439"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 xml:space="preserve">  </w:t>
                  </w:r>
                  <w:r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>Theater</w:t>
                  </w:r>
                  <w:r w:rsidRPr="00233439"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 xml:space="preserve">  </w:t>
                  </w:r>
                  <w:r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>Sofa</w:t>
                  </w:r>
                  <w:r w:rsidRPr="00233439"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 xml:space="preserve">  </w:t>
                  </w:r>
                  <w:r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>Schweiz</w:t>
                  </w:r>
                  <w:r w:rsidRPr="00233439"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 xml:space="preserve"> </w:t>
                  </w:r>
                  <w:r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>Tschechien</w:t>
                  </w:r>
                  <w:r w:rsidRPr="00233439"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 xml:space="preserve">  Schwimmbad  Rathaus  Straße  </w:t>
                  </w:r>
                  <w:r>
                    <w:rPr>
                      <w:rFonts w:asciiTheme="minorHAnsi" w:hAnsiTheme="minorHAnsi" w:cs="Arial"/>
                      <w:sz w:val="24"/>
                      <w:szCs w:val="24"/>
                      <w:lang w:val="de-DE"/>
                    </w:rPr>
                    <w:t xml:space="preserve">Café </w:t>
                  </w:r>
                </w:p>
                <w:p w:rsidR="001F6C82" w:rsidRPr="00233439" w:rsidRDefault="001F6C82" w:rsidP="001F6C82">
                  <w:pPr>
                    <w:pStyle w:val="Zkladntext"/>
                    <w:spacing w:line="276" w:lineRule="auto"/>
                    <w:rPr>
                      <w:rFonts w:asciiTheme="minorHAnsi" w:hAnsiTheme="minorHAnsi" w:cs="Arial"/>
                      <w:lang w:val="de-DE"/>
                    </w:rPr>
                  </w:pPr>
                  <w:r w:rsidRPr="00233439">
                    <w:rPr>
                      <w:rFonts w:asciiTheme="minorHAnsi" w:hAnsiTheme="minorHAnsi" w:cs="Arial"/>
                      <w:lang w:val="de-DE"/>
                    </w:rPr>
                    <w:t xml:space="preserve">  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>Wand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 xml:space="preserve">  Universität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 xml:space="preserve">  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>Restaurant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 xml:space="preserve"> 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 xml:space="preserve"> G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>aststätte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 xml:space="preserve">  Bibliothek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 xml:space="preserve">  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 xml:space="preserve">  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>Ostsee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 xml:space="preserve"> 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 xml:space="preserve"> 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>Galerie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 xml:space="preserve">  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>Park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 xml:space="preserve">  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>Stadion</w:t>
                  </w:r>
                  <w:r>
                    <w:rPr>
                      <w:rFonts w:asciiTheme="minorHAnsi" w:hAnsiTheme="minorHAnsi" w:cs="Arial"/>
                      <w:lang w:val="de-DE"/>
                    </w:rPr>
                    <w:t xml:space="preserve">  Alpen</w:t>
                  </w:r>
                  <w:r w:rsidRPr="00233439">
                    <w:rPr>
                      <w:rFonts w:asciiTheme="minorHAnsi" w:hAnsiTheme="minorHAnsi" w:cs="Arial"/>
                      <w:lang w:val="de-DE"/>
                    </w:rPr>
                    <w:t xml:space="preserve"> </w:t>
                  </w:r>
                </w:p>
                <w:p w:rsidR="001F6C82" w:rsidRPr="007B56D6" w:rsidRDefault="001F6C82" w:rsidP="001F6C82">
                  <w:pPr>
                    <w:rPr>
                      <w:lang w:val="de-DE"/>
                    </w:rPr>
                  </w:pPr>
                </w:p>
                <w:p w:rsidR="001F6C82" w:rsidRDefault="001F6C82"/>
              </w:txbxContent>
            </v:textbox>
          </v:oval>
        </w:pict>
      </w:r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Default="00C20494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67.05pt;margin-top:5.55pt;width:63pt;height:62.25pt;z-index:251667456" o:connectortype="straight">
            <v:stroke endarrow="block"/>
          </v:shape>
        </w:pict>
      </w: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shape id="_x0000_s1033" type="#_x0000_t32" style="position:absolute;left:0;text-align:left;margin-left:112.05pt;margin-top:19.8pt;width:33pt;height:67.5pt;flip:x;z-index:251665408" o:connectortype="straight">
            <v:stroke endarrow="block"/>
          </v:shape>
        </w:pict>
      </w:r>
    </w:p>
    <w:p w:rsidR="001F6C82" w:rsidRDefault="00C20494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shape id="_x0000_s1039" type="#_x0000_t32" style="position:absolute;left:0;text-align:left;margin-left:294.3pt;margin-top:.35pt;width:39pt;height:61.5pt;z-index:251669504" o:connectortype="straight">
            <v:stroke endarrow="block"/>
          </v:shape>
        </w:pict>
      </w: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shape id="_x0000_s1034" type="#_x0000_t32" style="position:absolute;left:0;text-align:left;margin-left:212.55pt;margin-top:4.85pt;width:1.5pt;height:60.75pt;z-index:251666432" o:connectortype="straight">
            <v:stroke endarrow="block"/>
          </v:shape>
        </w:pict>
      </w:r>
    </w:p>
    <w:p w:rsidR="001F6C82" w:rsidRDefault="00C20494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oval id="_x0000_s1042" style="position:absolute;left:0;text-align:left;margin-left:391.8pt;margin-top:16.95pt;width:81.75pt;height:41.25pt;z-index:251672576">
            <v:textbox>
              <w:txbxContent>
                <w:p w:rsidR="001F6C82" w:rsidRPr="001F6C82" w:rsidRDefault="001F6C82" w:rsidP="001F6C82">
                  <w:pPr>
                    <w:jc w:val="center"/>
                    <w:rPr>
                      <w:rFonts w:asciiTheme="minorHAnsi" w:hAnsiTheme="minorHAnsi"/>
                    </w:rPr>
                  </w:pPr>
                  <w:r w:rsidRPr="001F6C82">
                    <w:rPr>
                      <w:rFonts w:asciiTheme="minorHAnsi" w:hAnsiTheme="minorHAnsi"/>
                    </w:rPr>
                    <w:t>in</w:t>
                  </w:r>
                </w:p>
              </w:txbxContent>
            </v:textbox>
          </v:oval>
        </w:pict>
      </w:r>
    </w:p>
    <w:p w:rsidR="001F6C82" w:rsidRDefault="00C20494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oval id="_x0000_s1041" style="position:absolute;left:0;text-align:left;margin-left:285.3pt;margin-top:11pt;width:81.75pt;height:41.25pt;z-index:251671552">
            <v:textbox>
              <w:txbxContent>
                <w:p w:rsidR="001F6C82" w:rsidRPr="001F6C82" w:rsidRDefault="001F6C82" w:rsidP="001F6C82">
                  <w:pPr>
                    <w:jc w:val="center"/>
                    <w:rPr>
                      <w:rFonts w:asciiTheme="minorHAnsi" w:hAnsiTheme="minorHAnsi"/>
                    </w:rPr>
                  </w:pPr>
                  <w:proofErr w:type="spellStart"/>
                  <w:r w:rsidRPr="001F6C82">
                    <w:rPr>
                      <w:rFonts w:asciiTheme="minorHAnsi" w:hAnsiTheme="minorHAnsi"/>
                    </w:rPr>
                    <w:t>hinter</w:t>
                  </w:r>
                  <w:proofErr w:type="spellEnd"/>
                </w:p>
              </w:txbxContent>
            </v:textbox>
          </v:oval>
        </w:pict>
      </w: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oval id="_x0000_s1040" style="position:absolute;left:0;text-align:left;margin-left:169.05pt;margin-top:14.75pt;width:81.75pt;height:41.25pt;z-index:251670528">
            <v:textbox>
              <w:txbxContent>
                <w:p w:rsidR="001F6C82" w:rsidRPr="001F6C82" w:rsidRDefault="001F6C82" w:rsidP="001F6C82">
                  <w:pPr>
                    <w:jc w:val="center"/>
                    <w:rPr>
                      <w:rFonts w:asciiTheme="minorHAnsi" w:hAnsiTheme="minorHAnsi"/>
                    </w:rPr>
                  </w:pPr>
                  <w:proofErr w:type="spellStart"/>
                  <w:r w:rsidRPr="001F6C82">
                    <w:rPr>
                      <w:rFonts w:asciiTheme="minorHAnsi" w:hAnsiTheme="minorHAnsi"/>
                    </w:rPr>
                    <w:t>auf</w:t>
                  </w:r>
                  <w:proofErr w:type="spellEnd"/>
                </w:p>
              </w:txbxContent>
            </v:textbox>
          </v:oval>
        </w:pict>
      </w: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pict>
          <v:oval id="_x0000_s1036" style="position:absolute;left:0;text-align:left;margin-left:59.55pt;margin-top:11pt;width:81.75pt;height:41.25pt;z-index:251668480">
            <v:textbox>
              <w:txbxContent>
                <w:p w:rsidR="001F6C82" w:rsidRPr="001F6C82" w:rsidRDefault="001F6C82" w:rsidP="001F6C82">
                  <w:pPr>
                    <w:jc w:val="center"/>
                    <w:rPr>
                      <w:rFonts w:asciiTheme="minorHAnsi" w:hAnsiTheme="minorHAnsi"/>
                    </w:rPr>
                  </w:pPr>
                  <w:proofErr w:type="spellStart"/>
                  <w:r w:rsidRPr="001F6C82">
                    <w:rPr>
                      <w:rFonts w:asciiTheme="minorHAnsi" w:hAnsiTheme="minorHAnsi"/>
                    </w:rPr>
                    <w:t>an</w:t>
                  </w:r>
                  <w:proofErr w:type="spellEnd"/>
                </w:p>
              </w:txbxContent>
            </v:textbox>
          </v:oval>
        </w:pict>
      </w:r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F6C82" w:rsidRPr="001F6C82" w:rsidRDefault="001F6C82" w:rsidP="001F6C82">
      <w:pPr>
        <w:spacing w:before="0" w:after="200" w:line="276" w:lineRule="auto"/>
        <w:ind w:left="36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0E3162" w:rsidRDefault="000E3162" w:rsidP="007A0E40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0E3162" w:rsidRDefault="000E3162" w:rsidP="007A0E40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0E3162" w:rsidRDefault="000E3162" w:rsidP="007A0E40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0E3162" w:rsidRDefault="000E3162" w:rsidP="007A0E40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1F6C82" w:rsidRPr="007B56D6" w:rsidRDefault="001F6C82" w:rsidP="007A0E40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EF2D7F" w:rsidRPr="000E3162" w:rsidRDefault="000E3162" w:rsidP="0040292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Cs/>
          <w:color w:val="1F497D" w:themeColor="text2"/>
          <w:lang w:val="de-DE"/>
        </w:rPr>
      </w:pPr>
      <w:proofErr w:type="spellStart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lastRenderedPageBreak/>
        <w:t>Přeložte</w:t>
      </w:r>
      <w:proofErr w:type="spellEnd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t xml:space="preserve"> a </w:t>
      </w:r>
      <w:proofErr w:type="spellStart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t>následně</w:t>
      </w:r>
      <w:proofErr w:type="spellEnd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t xml:space="preserve"> </w:t>
      </w:r>
      <w:proofErr w:type="spellStart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t>použijte</w:t>
      </w:r>
      <w:proofErr w:type="spellEnd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t xml:space="preserve"> </w:t>
      </w:r>
      <w:proofErr w:type="spellStart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t>ve</w:t>
      </w:r>
      <w:proofErr w:type="spellEnd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t xml:space="preserve"> </w:t>
      </w:r>
      <w:proofErr w:type="spellStart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t>větách</w:t>
      </w:r>
      <w:proofErr w:type="spellEnd"/>
      <w:r w:rsidRPr="000E3162">
        <w:rPr>
          <w:rFonts w:asciiTheme="minorHAnsi" w:eastAsia="Calibri" w:hAnsiTheme="minorHAnsi" w:cs="Times New Roman"/>
          <w:bCs/>
          <w:color w:val="1F497D" w:themeColor="text2"/>
          <w:lang w:val="de-DE"/>
        </w:rPr>
        <w:t>.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Do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hotelu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Na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okně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Na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okno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V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autě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 </w:t>
      </w:r>
      <w:r w:rsidR="000C4756" w:rsidRPr="001F6C82">
        <w:rPr>
          <w:rFonts w:asciiTheme="minorHAnsi" w:eastAsia="Calibri" w:hAnsiTheme="minorHAnsi" w:cs="Times New Roman"/>
          <w:bCs/>
          <w:lang w:val="en-US"/>
        </w:rPr>
        <w:t xml:space="preserve">Na </w:t>
      </w:r>
      <w:proofErr w:type="spellStart"/>
      <w:r w:rsidR="000C4756" w:rsidRPr="001F6C82">
        <w:rPr>
          <w:rFonts w:asciiTheme="minorHAnsi" w:eastAsia="Calibri" w:hAnsiTheme="minorHAnsi" w:cs="Times New Roman"/>
          <w:bCs/>
          <w:lang w:val="en-US"/>
        </w:rPr>
        <w:t>parkovišti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 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Za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městem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Za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město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V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divadle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Na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pohovce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 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Do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Švýcarska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V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Česku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 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Na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plovárně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 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Za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radnici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Na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ulici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 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V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kavárně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Na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zdi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Na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univerzitě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V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restauraci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Do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restaurace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Do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knihovny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V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tramvaji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 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U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Baltského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moře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Do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divadla</w:t>
      </w:r>
      <w:proofErr w:type="spellEnd"/>
      <w:r w:rsidR="00402926">
        <w:rPr>
          <w:rFonts w:asciiTheme="minorHAnsi" w:eastAsia="Calibri" w:hAnsiTheme="minorHAnsi" w:cs="Times New Roman"/>
          <w:bCs/>
          <w:lang w:val="en-US"/>
        </w:rPr>
        <w:t xml:space="preserve"> </w:t>
      </w:r>
      <w:r w:rsidR="00402926" w:rsidRPr="001F6C82">
        <w:rPr>
          <w:rFonts w:asciiTheme="minorHAnsi" w:eastAsia="Calibri" w:hAnsiTheme="minorHAnsi" w:cs="Times New Roman"/>
          <w:bCs/>
          <w:lang w:val="en-US"/>
        </w:rPr>
        <w:t>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lastRenderedPageBreak/>
        <w:t xml:space="preserve">Do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parku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1F6C82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en-US"/>
        </w:rPr>
      </w:pPr>
      <w:r w:rsidRPr="001F6C82">
        <w:rPr>
          <w:rFonts w:asciiTheme="minorHAnsi" w:eastAsia="Calibri" w:hAnsiTheme="minorHAnsi" w:cs="Times New Roman"/>
          <w:bCs/>
          <w:lang w:val="en-US"/>
        </w:rPr>
        <w:t xml:space="preserve">Na </w:t>
      </w:r>
      <w:proofErr w:type="spellStart"/>
      <w:r w:rsidRPr="001F6C82">
        <w:rPr>
          <w:rFonts w:asciiTheme="minorHAnsi" w:eastAsia="Calibri" w:hAnsiTheme="minorHAnsi" w:cs="Times New Roman"/>
          <w:bCs/>
          <w:lang w:val="en-US"/>
        </w:rPr>
        <w:t>stadionu</w:t>
      </w:r>
      <w:proofErr w:type="spellEnd"/>
      <w:r w:rsidRPr="001F6C82">
        <w:rPr>
          <w:rFonts w:asciiTheme="minorHAnsi" w:eastAsia="Calibri" w:hAnsiTheme="minorHAnsi" w:cs="Times New Roman"/>
          <w:bCs/>
          <w:lang w:val="en-US"/>
        </w:rPr>
        <w:t xml:space="preserve"> –</w:t>
      </w:r>
    </w:p>
    <w:p w:rsidR="00EF2D7F" w:rsidRPr="007E1A53" w:rsidRDefault="00EF2D7F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Cs/>
          <w:lang w:val="de-DE"/>
        </w:rPr>
      </w:pPr>
      <w:r w:rsidRPr="007E1A53">
        <w:rPr>
          <w:rFonts w:asciiTheme="minorHAnsi" w:eastAsia="Calibri" w:hAnsiTheme="minorHAnsi" w:cs="Times New Roman"/>
          <w:bCs/>
          <w:lang w:val="de-DE"/>
        </w:rPr>
        <w:t xml:space="preserve">V </w:t>
      </w:r>
      <w:proofErr w:type="spellStart"/>
      <w:r w:rsidRPr="007E1A53">
        <w:rPr>
          <w:rFonts w:asciiTheme="minorHAnsi" w:eastAsia="Calibri" w:hAnsiTheme="minorHAnsi" w:cs="Times New Roman"/>
          <w:bCs/>
          <w:lang w:val="de-DE"/>
        </w:rPr>
        <w:t>Alpách</w:t>
      </w:r>
      <w:proofErr w:type="spellEnd"/>
      <w:r w:rsidR="00402926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402926" w:rsidRPr="001F6C82">
        <w:rPr>
          <w:rFonts w:asciiTheme="minorHAnsi" w:eastAsia="Calibri" w:hAnsiTheme="minorHAnsi" w:cs="Times New Roman"/>
          <w:bCs/>
          <w:lang w:val="en-US"/>
        </w:rPr>
        <w:t>–</w:t>
      </w:r>
      <w:r w:rsidRPr="007E1A53">
        <w:rPr>
          <w:rFonts w:asciiTheme="minorHAnsi" w:eastAsia="Calibri" w:hAnsiTheme="minorHAnsi" w:cs="Times New Roman"/>
          <w:bCs/>
          <w:lang w:val="de-DE"/>
        </w:rPr>
        <w:t xml:space="preserve"> </w:t>
      </w:r>
    </w:p>
    <w:p w:rsidR="00CC1409" w:rsidRPr="007B56D6" w:rsidRDefault="00CC1409" w:rsidP="00402926">
      <w:pPr>
        <w:spacing w:before="0" w:after="200" w:line="276" w:lineRule="auto"/>
        <w:ind w:left="284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7B56D6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7A0E40" w:rsidRPr="007B56D6" w:rsidRDefault="007A0E40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 w:rsidRPr="007B56D6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Pr="007B56D6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Pr="007B56D6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Pr="007B56D6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="00660F82" w:rsidRPr="007B56D6">
        <w:rPr>
          <w:rFonts w:asciiTheme="minorHAnsi" w:eastAsia="Calibri" w:hAnsiTheme="minorHAnsi" w:cs="Times New Roman"/>
          <w:iCs/>
          <w:color w:val="000000"/>
          <w:lang w:val="de-DE"/>
        </w:rPr>
        <w:br/>
      </w:r>
    </w:p>
    <w:p w:rsidR="00660F82" w:rsidRDefault="00660F82" w:rsidP="005D4579"/>
    <w:sectPr w:rsidR="00660F82" w:rsidSect="007B56D6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D91" w:rsidRDefault="008F3D91" w:rsidP="00CA6778">
      <w:pPr>
        <w:spacing w:before="0" w:after="0"/>
      </w:pPr>
      <w:r>
        <w:separator/>
      </w:r>
    </w:p>
  </w:endnote>
  <w:endnote w:type="continuationSeparator" w:id="0">
    <w:p w:rsidR="008F3D91" w:rsidRDefault="008F3D9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D91" w:rsidRDefault="008F3D91" w:rsidP="00CA6778">
      <w:pPr>
        <w:spacing w:before="0" w:after="0"/>
      </w:pPr>
      <w:r>
        <w:separator/>
      </w:r>
    </w:p>
  </w:footnote>
  <w:footnote w:type="continuationSeparator" w:id="0">
    <w:p w:rsidR="008F3D91" w:rsidRDefault="008F3D9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6C04"/>
    <w:multiLevelType w:val="hybridMultilevel"/>
    <w:tmpl w:val="99F869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625B2"/>
    <w:multiLevelType w:val="hybridMultilevel"/>
    <w:tmpl w:val="99F869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35C23"/>
    <w:rsid w:val="00084AD2"/>
    <w:rsid w:val="000C4756"/>
    <w:rsid w:val="000E3162"/>
    <w:rsid w:val="001317F1"/>
    <w:rsid w:val="0015164B"/>
    <w:rsid w:val="0017080B"/>
    <w:rsid w:val="001F6C82"/>
    <w:rsid w:val="00235DCF"/>
    <w:rsid w:val="00247D1D"/>
    <w:rsid w:val="00252D2D"/>
    <w:rsid w:val="00281EB3"/>
    <w:rsid w:val="00375125"/>
    <w:rsid w:val="003C040B"/>
    <w:rsid w:val="003D1D48"/>
    <w:rsid w:val="00402926"/>
    <w:rsid w:val="00441154"/>
    <w:rsid w:val="004513CC"/>
    <w:rsid w:val="004B0AD8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8641A"/>
    <w:rsid w:val="006A5003"/>
    <w:rsid w:val="0071681B"/>
    <w:rsid w:val="007269D6"/>
    <w:rsid w:val="007538D6"/>
    <w:rsid w:val="007A0E40"/>
    <w:rsid w:val="007B56D6"/>
    <w:rsid w:val="007E1A53"/>
    <w:rsid w:val="008B37F3"/>
    <w:rsid w:val="008D046A"/>
    <w:rsid w:val="008F3D91"/>
    <w:rsid w:val="00942DEA"/>
    <w:rsid w:val="00947E9C"/>
    <w:rsid w:val="009C77DA"/>
    <w:rsid w:val="00A90FB6"/>
    <w:rsid w:val="00BD446E"/>
    <w:rsid w:val="00BE7F79"/>
    <w:rsid w:val="00C20494"/>
    <w:rsid w:val="00C23911"/>
    <w:rsid w:val="00CA6778"/>
    <w:rsid w:val="00CA68AF"/>
    <w:rsid w:val="00CB64C5"/>
    <w:rsid w:val="00CC1409"/>
    <w:rsid w:val="00D37B5F"/>
    <w:rsid w:val="00D61F1F"/>
    <w:rsid w:val="00D833C5"/>
    <w:rsid w:val="00DA3077"/>
    <w:rsid w:val="00E55129"/>
    <w:rsid w:val="00E74E1F"/>
    <w:rsid w:val="00EF2D7F"/>
    <w:rsid w:val="00F22ED6"/>
    <w:rsid w:val="00F23263"/>
    <w:rsid w:val="00FB5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  <o:rules v:ext="edit">
        <o:r id="V:Rule5" type="connector" idref="#_x0000_s1033"/>
        <o:r id="V:Rule6" type="connector" idref="#_x0000_s1035"/>
        <o:r id="V:Rule7" type="connector" idref="#_x0000_s1034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B56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56D6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locked/>
    <w:rsid w:val="007B56D6"/>
    <w:pPr>
      <w:spacing w:before="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7B56D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56</TotalTime>
  <Pages>4</Pages>
  <Words>70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11</cp:revision>
  <cp:lastPrinted>2013-10-15T08:43:00Z</cp:lastPrinted>
  <dcterms:created xsi:type="dcterms:W3CDTF">2012-11-25T16:50:00Z</dcterms:created>
  <dcterms:modified xsi:type="dcterms:W3CDTF">2013-11-26T22:23:00Z</dcterms:modified>
</cp:coreProperties>
</file>