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200B93" wp14:editId="1268DC0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054" w:rsidRPr="004B2054">
        <w:rPr>
          <w:rFonts w:ascii="Comic Sans MS" w:hAnsi="Comic Sans MS" w:cs="Comic Sans MS"/>
          <w:b/>
          <w:bCs/>
          <w:color w:val="024595"/>
          <w:sz w:val="54"/>
          <w:szCs w:val="54"/>
        </w:rPr>
        <w:t>Optické mechaniky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BDA63A1" wp14:editId="56E5C3BA">
            <wp:extent cx="5972810" cy="1270635"/>
            <wp:effectExtent l="0" t="0" r="889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AF1DA23" wp14:editId="7862A6E1">
            <wp:extent cx="5970736" cy="1818167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18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7BA73EF" wp14:editId="504A4B1E">
            <wp:extent cx="5971361" cy="1467293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6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CAF6F25" wp14:editId="35DF0739">
            <wp:extent cx="5972810" cy="513715"/>
            <wp:effectExtent l="0" t="0" r="889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D73B4CD" wp14:editId="4EAE02C0">
            <wp:extent cx="5972810" cy="510540"/>
            <wp:effectExtent l="0" t="0" r="8890" b="381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956F55D" wp14:editId="4F5E6FA6">
            <wp:extent cx="5972810" cy="508635"/>
            <wp:effectExtent l="0" t="0" r="8890" b="571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86B" w:rsidRDefault="0026286B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4422C0C" wp14:editId="27896C21">
            <wp:extent cx="5972810" cy="506095"/>
            <wp:effectExtent l="0" t="0" r="8890" b="825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411" w:rsidRPr="007041EE" w:rsidRDefault="00B47411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7FD998C" wp14:editId="58907183">
            <wp:extent cx="5972810" cy="490220"/>
            <wp:effectExtent l="0" t="0" r="8890" b="508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7411" w:rsidRPr="007041E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6286B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B2054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47411"/>
    <w:rsid w:val="00B679B7"/>
    <w:rsid w:val="00B71912"/>
    <w:rsid w:val="00B8408B"/>
    <w:rsid w:val="00BB2520"/>
    <w:rsid w:val="00BD446E"/>
    <w:rsid w:val="00C57A89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2014-02-07T06:58:00Z</dcterms:created>
  <dcterms:modified xsi:type="dcterms:W3CDTF">2014-02-07T09:01:00Z</dcterms:modified>
</cp:coreProperties>
</file>