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1C7686CE" wp14:editId="0A1E5E83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CCD" w:rsidRPr="00C96CC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Optické mechaniky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58462F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60F0D26D" wp14:editId="4F07A98D">
            <wp:extent cx="5972810" cy="1252220"/>
            <wp:effectExtent l="0" t="0" r="8890" b="508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5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62F" w:rsidRDefault="0058462F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CF3B988" wp14:editId="283EE245">
            <wp:extent cx="5975498" cy="1818167"/>
            <wp:effectExtent l="0" t="0" r="635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17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62F" w:rsidRDefault="0058462F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bookmarkStart w:id="0" w:name="_GoBack"/>
      <w:r>
        <w:rPr>
          <w:noProof/>
          <w:lang w:eastAsia="cs-CZ"/>
        </w:rPr>
        <w:drawing>
          <wp:inline distT="0" distB="0" distL="0" distR="0" wp14:anchorId="2CAB8828" wp14:editId="5CA4D415">
            <wp:extent cx="5958388" cy="1456661"/>
            <wp:effectExtent l="0" t="0" r="4445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60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8462F" w:rsidRDefault="0058462F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36186D9" wp14:editId="75ABA713">
            <wp:extent cx="5972810" cy="49720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62F" w:rsidRDefault="0058462F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6601A55" wp14:editId="29CCA17D">
            <wp:extent cx="5972810" cy="510540"/>
            <wp:effectExtent l="0" t="0" r="8890" b="381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62F" w:rsidRDefault="0058462F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6DF958B" wp14:editId="60E66121">
            <wp:extent cx="5972810" cy="51689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62F" w:rsidRDefault="0058462F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E093C5E" wp14:editId="1E0337BB">
            <wp:extent cx="5972810" cy="520065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2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54" w:rsidRPr="008F1323" w:rsidRDefault="00BF7F5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38719A0" wp14:editId="371C59FA">
            <wp:extent cx="5972810" cy="497205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7F54" w:rsidRPr="008F1323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D4" w:rsidRDefault="00C065D4" w:rsidP="00CA6778">
      <w:pPr>
        <w:spacing w:before="0" w:after="0"/>
      </w:pPr>
      <w:r>
        <w:separator/>
      </w:r>
    </w:p>
  </w:endnote>
  <w:endnote w:type="continuationSeparator" w:id="0">
    <w:p w:rsidR="00C065D4" w:rsidRDefault="00C065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D4" w:rsidRDefault="00C065D4" w:rsidP="00CA6778">
      <w:pPr>
        <w:spacing w:before="0" w:after="0"/>
      </w:pPr>
      <w:r>
        <w:separator/>
      </w:r>
    </w:p>
  </w:footnote>
  <w:footnote w:type="continuationSeparator" w:id="0">
    <w:p w:rsidR="00C065D4" w:rsidRDefault="00C065D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20529"/>
    <w:rsid w:val="0058462F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D3106"/>
    <w:rsid w:val="00B3026D"/>
    <w:rsid w:val="00B679B7"/>
    <w:rsid w:val="00B8408B"/>
    <w:rsid w:val="00BB2520"/>
    <w:rsid w:val="00BD446E"/>
    <w:rsid w:val="00BF7F54"/>
    <w:rsid w:val="00C065D4"/>
    <w:rsid w:val="00C23E53"/>
    <w:rsid w:val="00C96CCD"/>
    <w:rsid w:val="00CA175C"/>
    <w:rsid w:val="00CA6778"/>
    <w:rsid w:val="00CA68AF"/>
    <w:rsid w:val="00D65E18"/>
    <w:rsid w:val="00D879C2"/>
    <w:rsid w:val="00E0553F"/>
    <w:rsid w:val="00E069E7"/>
    <w:rsid w:val="00E11CFC"/>
    <w:rsid w:val="00E2149E"/>
    <w:rsid w:val="00E81B49"/>
    <w:rsid w:val="00F23263"/>
    <w:rsid w:val="00F4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4</cp:revision>
  <dcterms:created xsi:type="dcterms:W3CDTF">2014-02-07T06:38:00Z</dcterms:created>
  <dcterms:modified xsi:type="dcterms:W3CDTF">2014-02-07T09:01:00Z</dcterms:modified>
</cp:coreProperties>
</file>