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B63">
        <w:rPr>
          <w:rFonts w:ascii="Comic Sans MS" w:hAnsi="Comic Sans MS" w:cs="Comic Sans MS"/>
          <w:b/>
          <w:bCs/>
          <w:color w:val="024595"/>
          <w:sz w:val="54"/>
          <w:szCs w:val="54"/>
        </w:rPr>
        <w:t>Softwarové licence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D2325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36A6DDB" wp14:editId="40EB2ADE">
            <wp:extent cx="5972810" cy="205803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30BDA2C" wp14:editId="02150AA1">
            <wp:extent cx="5972810" cy="2051685"/>
            <wp:effectExtent l="0" t="0" r="8890" b="571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5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0546588" wp14:editId="65FF3D0A">
            <wp:extent cx="5972810" cy="202755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17914A4F" wp14:editId="45F51820">
            <wp:extent cx="5972810" cy="2040255"/>
            <wp:effectExtent l="0" t="0" r="889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8C67A74" wp14:editId="5267595A">
            <wp:extent cx="5972810" cy="2168525"/>
            <wp:effectExtent l="0" t="0" r="8890" b="317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0BF6B7C" wp14:editId="2C61FD35">
            <wp:extent cx="5972810" cy="2177415"/>
            <wp:effectExtent l="0" t="0" r="889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365D75A" wp14:editId="7FD3E209">
            <wp:extent cx="5972810" cy="2161540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E3" w:rsidRPr="00E55C5E" w:rsidRDefault="008D25E3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5A3F0B2" wp14:editId="3E44ED92">
            <wp:extent cx="5972810" cy="2179955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25E3" w:rsidRPr="00E55C5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0209B"/>
    <w:rsid w:val="00025644"/>
    <w:rsid w:val="000331D0"/>
    <w:rsid w:val="00084AD2"/>
    <w:rsid w:val="0015164B"/>
    <w:rsid w:val="0017080B"/>
    <w:rsid w:val="00182639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2325"/>
    <w:rsid w:val="005D4579"/>
    <w:rsid w:val="005E4D20"/>
    <w:rsid w:val="006347FB"/>
    <w:rsid w:val="006515B1"/>
    <w:rsid w:val="006516F6"/>
    <w:rsid w:val="00666590"/>
    <w:rsid w:val="00684206"/>
    <w:rsid w:val="006F3B63"/>
    <w:rsid w:val="00710C7C"/>
    <w:rsid w:val="007269D6"/>
    <w:rsid w:val="00893411"/>
    <w:rsid w:val="008D25E3"/>
    <w:rsid w:val="00931A79"/>
    <w:rsid w:val="00947E9C"/>
    <w:rsid w:val="009C77DA"/>
    <w:rsid w:val="00B11BDD"/>
    <w:rsid w:val="00B3026D"/>
    <w:rsid w:val="00BD446E"/>
    <w:rsid w:val="00CA6778"/>
    <w:rsid w:val="00CA68AF"/>
    <w:rsid w:val="00E55C5E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90</TotalTime>
  <Pages>4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9</cp:revision>
  <dcterms:created xsi:type="dcterms:W3CDTF">2013-03-01T08:47:00Z</dcterms:created>
  <dcterms:modified xsi:type="dcterms:W3CDTF">2014-04-02T11:19:00Z</dcterms:modified>
</cp:coreProperties>
</file>