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64A58407" wp14:editId="3CC6FF1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5E07">
        <w:rPr>
          <w:rFonts w:ascii="Comic Sans MS" w:hAnsi="Comic Sans MS" w:cs="Comic Sans MS"/>
          <w:b/>
          <w:bCs/>
          <w:color w:val="024595"/>
          <w:sz w:val="54"/>
          <w:szCs w:val="54"/>
        </w:rPr>
        <w:t>Softwarové licence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5346D" w:rsidRDefault="004D0C14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2733AFB4" wp14:editId="5888C8F9">
            <wp:extent cx="5972810" cy="208026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Default="004D0C14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F024016" wp14:editId="7720E520">
            <wp:extent cx="5972810" cy="2053590"/>
            <wp:effectExtent l="0" t="0" r="8890" b="381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5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Default="004D0C14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4757E11D" wp14:editId="20251970">
            <wp:extent cx="5972810" cy="2016760"/>
            <wp:effectExtent l="0" t="0" r="8890" b="254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Default="004D0C14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08BB0DA5" wp14:editId="21FEDD6C">
            <wp:extent cx="5972810" cy="2033905"/>
            <wp:effectExtent l="0" t="0" r="8890" b="444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Default="004D0C14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8F961B1" wp14:editId="4805ED41">
            <wp:extent cx="5972810" cy="2174240"/>
            <wp:effectExtent l="0" t="0" r="889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Default="004D0C14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1F74CC48" wp14:editId="13D2A40F">
            <wp:extent cx="5972810" cy="2178685"/>
            <wp:effectExtent l="0" t="0" r="889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7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Default="004D0C14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0DD02BCC" wp14:editId="3C072E8A">
            <wp:extent cx="5972810" cy="2165985"/>
            <wp:effectExtent l="0" t="0" r="8890" b="571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Default="004D0C14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6BC0E5BC" wp14:editId="31901374">
            <wp:extent cx="5972810" cy="2174875"/>
            <wp:effectExtent l="0" t="0" r="889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14" w:rsidRPr="00BB3276" w:rsidRDefault="004D0C14" w:rsidP="002D1F95">
      <w:pPr>
        <w:spacing w:line="276" w:lineRule="auto"/>
      </w:pPr>
      <w:bookmarkStart w:id="0" w:name="_GoBack"/>
      <w:bookmarkEnd w:id="0"/>
    </w:p>
    <w:sectPr w:rsidR="004D0C14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35DCF"/>
    <w:rsid w:val="00247D1D"/>
    <w:rsid w:val="00252D2D"/>
    <w:rsid w:val="00281EB3"/>
    <w:rsid w:val="002C0DF3"/>
    <w:rsid w:val="002D1F95"/>
    <w:rsid w:val="0035346D"/>
    <w:rsid w:val="00375125"/>
    <w:rsid w:val="003C040B"/>
    <w:rsid w:val="003D1D48"/>
    <w:rsid w:val="00441154"/>
    <w:rsid w:val="004513CC"/>
    <w:rsid w:val="004B0AD8"/>
    <w:rsid w:val="004D0C14"/>
    <w:rsid w:val="004D2E5D"/>
    <w:rsid w:val="005D4579"/>
    <w:rsid w:val="005E4D20"/>
    <w:rsid w:val="00625E98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B3276"/>
    <w:rsid w:val="00BD446E"/>
    <w:rsid w:val="00C55E07"/>
    <w:rsid w:val="00CA6778"/>
    <w:rsid w:val="00CA68AF"/>
    <w:rsid w:val="00CE251C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20</TotalTime>
  <Pages>4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7</cp:revision>
  <dcterms:created xsi:type="dcterms:W3CDTF">2013-03-01T08:50:00Z</dcterms:created>
  <dcterms:modified xsi:type="dcterms:W3CDTF">2014-04-02T11:19:00Z</dcterms:modified>
</cp:coreProperties>
</file>