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484DFD70" wp14:editId="73009929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F95">
        <w:rPr>
          <w:rFonts w:ascii="Comic Sans MS" w:hAnsi="Comic Sans MS" w:cs="Comic Sans MS"/>
          <w:b/>
          <w:bCs/>
          <w:color w:val="024595"/>
          <w:sz w:val="54"/>
          <w:szCs w:val="54"/>
        </w:rPr>
        <w:t>Výstupní zařízení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B3276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E4D20" w:rsidRDefault="00625E98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4F82F45E" wp14:editId="21BED45C">
            <wp:extent cx="5972810" cy="3070860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7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Default="00625E98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C43F417" wp14:editId="6438E307">
            <wp:extent cx="5972810" cy="3026410"/>
            <wp:effectExtent l="0" t="0" r="8890" b="254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2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Default="00625E98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48D4801A" wp14:editId="2F12168A">
            <wp:extent cx="5972810" cy="469900"/>
            <wp:effectExtent l="0" t="0" r="8890" b="635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Default="00625E98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78CABB06" wp14:editId="50754132">
            <wp:extent cx="5972810" cy="486410"/>
            <wp:effectExtent l="0" t="0" r="8890" b="889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Default="00625E98" w:rsidP="002D1F95">
      <w:pPr>
        <w:spacing w:line="276" w:lineRule="auto"/>
      </w:pPr>
      <w:r>
        <w:rPr>
          <w:noProof/>
          <w:lang w:eastAsia="cs-CZ"/>
        </w:rPr>
        <w:lastRenderedPageBreak/>
        <w:drawing>
          <wp:inline distT="0" distB="0" distL="0" distR="0" wp14:anchorId="137FB619" wp14:editId="4B05AF43">
            <wp:extent cx="5972810" cy="46418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Default="00625E98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5E92247B" wp14:editId="4B8982E5">
            <wp:extent cx="5972810" cy="478790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7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Default="00625E98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3E5753C5" wp14:editId="579F200E">
            <wp:extent cx="5972810" cy="770255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70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5E98" w:rsidRPr="00BB3276" w:rsidRDefault="00625E98" w:rsidP="002D1F95">
      <w:pPr>
        <w:spacing w:line="276" w:lineRule="auto"/>
      </w:pPr>
      <w:r>
        <w:rPr>
          <w:noProof/>
          <w:lang w:eastAsia="cs-CZ"/>
        </w:rPr>
        <w:drawing>
          <wp:inline distT="0" distB="0" distL="0" distR="0" wp14:anchorId="6E57CD18" wp14:editId="368D9CDF">
            <wp:extent cx="5972810" cy="780415"/>
            <wp:effectExtent l="0" t="0" r="8890" b="63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78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25E98" w:rsidRPr="00BB3276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15164B"/>
    <w:rsid w:val="0017080B"/>
    <w:rsid w:val="00235DCF"/>
    <w:rsid w:val="00247D1D"/>
    <w:rsid w:val="00252D2D"/>
    <w:rsid w:val="00281EB3"/>
    <w:rsid w:val="002C0DF3"/>
    <w:rsid w:val="002D1F95"/>
    <w:rsid w:val="00375125"/>
    <w:rsid w:val="003C040B"/>
    <w:rsid w:val="003D1D48"/>
    <w:rsid w:val="00441154"/>
    <w:rsid w:val="004513CC"/>
    <w:rsid w:val="004B0AD8"/>
    <w:rsid w:val="005D4579"/>
    <w:rsid w:val="005E4D20"/>
    <w:rsid w:val="00625E98"/>
    <w:rsid w:val="006347FB"/>
    <w:rsid w:val="006515B1"/>
    <w:rsid w:val="006516F6"/>
    <w:rsid w:val="00666590"/>
    <w:rsid w:val="00684206"/>
    <w:rsid w:val="007269D6"/>
    <w:rsid w:val="00931A79"/>
    <w:rsid w:val="00947E9C"/>
    <w:rsid w:val="009C77DA"/>
    <w:rsid w:val="00B3026D"/>
    <w:rsid w:val="00BB3276"/>
    <w:rsid w:val="00BD446E"/>
    <w:rsid w:val="00CA6778"/>
    <w:rsid w:val="00CA68AF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3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4</cp:revision>
  <dcterms:created xsi:type="dcterms:W3CDTF">2013-03-01T08:50:00Z</dcterms:created>
  <dcterms:modified xsi:type="dcterms:W3CDTF">2014-02-26T14:39:00Z</dcterms:modified>
</cp:coreProperties>
</file>