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BE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Základní deska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D671B3" w:rsidRDefault="00D671B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4681356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81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AE5" w:rsidRDefault="004D2E8A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552846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52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AE5" w:rsidRDefault="00910AE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910AE5" w:rsidRDefault="00910AE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 w:rsidRPr="00910AE5"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495382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AE5" w:rsidRDefault="00910AE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567711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6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AE5" w:rsidRDefault="004D2E8A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82018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82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8A" w:rsidRDefault="00D14574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610166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1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574" w:rsidRDefault="00D14574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607180"/>
            <wp:effectExtent l="1905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574" w:rsidRDefault="006111DA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24266"/>
            <wp:effectExtent l="1905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1DA" w:rsidRDefault="006111DA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95112"/>
            <wp:effectExtent l="19050" t="0" r="0" b="0"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5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1DA" w:rsidRPr="007041EE" w:rsidRDefault="006111DA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822394"/>
            <wp:effectExtent l="19050" t="0" r="0" b="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2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11DA" w:rsidRPr="007041EE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E08" w:rsidRDefault="00730E08" w:rsidP="00CA6778">
      <w:pPr>
        <w:spacing w:before="0" w:after="0"/>
      </w:pPr>
      <w:r>
        <w:separator/>
      </w:r>
    </w:p>
  </w:endnote>
  <w:endnote w:type="continuationSeparator" w:id="0">
    <w:p w:rsidR="00730E08" w:rsidRDefault="00730E0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E08" w:rsidRDefault="00730E08" w:rsidP="00CA6778">
      <w:pPr>
        <w:spacing w:before="0" w:after="0"/>
      </w:pPr>
      <w:r>
        <w:separator/>
      </w:r>
    </w:p>
  </w:footnote>
  <w:footnote w:type="continuationSeparator" w:id="0">
    <w:p w:rsidR="00730E08" w:rsidRDefault="00730E08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14161"/>
    <w:rsid w:val="00235DCF"/>
    <w:rsid w:val="00247D1D"/>
    <w:rsid w:val="00252D2D"/>
    <w:rsid w:val="00281EB3"/>
    <w:rsid w:val="002C0DF3"/>
    <w:rsid w:val="00312AA9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6111DA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30E08"/>
    <w:rsid w:val="007B2292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8408B"/>
    <w:rsid w:val="00BB2520"/>
    <w:rsid w:val="00BD446E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44</TotalTime>
  <Pages>4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9</cp:revision>
  <dcterms:created xsi:type="dcterms:W3CDTF">2013-12-29T18:21:00Z</dcterms:created>
  <dcterms:modified xsi:type="dcterms:W3CDTF">2013-12-29T20:45:00Z</dcterms:modified>
</cp:coreProperties>
</file>