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323" w:rsidRPr="008F132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t xml:space="preserve"> </w:t>
      </w:r>
      <w:r w:rsidR="008F132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t>Základní deska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>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792A71" w:rsidRPr="00CA175C" w:rsidRDefault="00792A7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4640005"/>
            <wp:effectExtent l="19050" t="0" r="0" b="0"/>
            <wp:docPr id="3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64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617" w:rsidRDefault="00CA175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501907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01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75C" w:rsidRDefault="00CA175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1521025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2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75C" w:rsidRDefault="00CA175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569709"/>
            <wp:effectExtent l="1905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69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75C" w:rsidRDefault="006A1EC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607892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7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EC7" w:rsidRDefault="001F5DCD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600321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0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DCD" w:rsidRDefault="001F5DCD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597303"/>
            <wp:effectExtent l="1905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97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32E" w:rsidRDefault="0096432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849071"/>
            <wp:effectExtent l="19050" t="0" r="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9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32E" w:rsidRDefault="0096432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905057"/>
            <wp:effectExtent l="19050" t="0" r="0" b="0"/>
            <wp:docPr id="31" name="obráze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05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32E" w:rsidRPr="008F1323" w:rsidRDefault="0096432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800617"/>
            <wp:effectExtent l="19050" t="0" r="0" b="0"/>
            <wp:docPr id="34" name="obráze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00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432E" w:rsidRPr="008F1323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CD7" w:rsidRDefault="006F7CD7" w:rsidP="00CA6778">
      <w:pPr>
        <w:spacing w:before="0" w:after="0"/>
      </w:pPr>
      <w:r>
        <w:separator/>
      </w:r>
    </w:p>
  </w:endnote>
  <w:endnote w:type="continuationSeparator" w:id="0">
    <w:p w:rsidR="006F7CD7" w:rsidRDefault="006F7CD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CD7" w:rsidRDefault="006F7CD7" w:rsidP="00CA6778">
      <w:pPr>
        <w:spacing w:before="0" w:after="0"/>
      </w:pPr>
      <w:r>
        <w:separator/>
      </w:r>
    </w:p>
  </w:footnote>
  <w:footnote w:type="continuationSeparator" w:id="0">
    <w:p w:rsidR="006F7CD7" w:rsidRDefault="006F7CD7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F2237"/>
    <w:rsid w:val="0015164B"/>
    <w:rsid w:val="0017080B"/>
    <w:rsid w:val="001709A2"/>
    <w:rsid w:val="001771EE"/>
    <w:rsid w:val="001C12F1"/>
    <w:rsid w:val="001F5DCD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C040B"/>
    <w:rsid w:val="003C6931"/>
    <w:rsid w:val="003D1D48"/>
    <w:rsid w:val="00406912"/>
    <w:rsid w:val="00436B35"/>
    <w:rsid w:val="00441154"/>
    <w:rsid w:val="004513CC"/>
    <w:rsid w:val="00485CD9"/>
    <w:rsid w:val="004B0AD8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2333D"/>
    <w:rsid w:val="007269D6"/>
    <w:rsid w:val="00792A71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C77DA"/>
    <w:rsid w:val="009D0617"/>
    <w:rsid w:val="009D38BE"/>
    <w:rsid w:val="009E0F4B"/>
    <w:rsid w:val="00A63D73"/>
    <w:rsid w:val="00AD3106"/>
    <w:rsid w:val="00B3026D"/>
    <w:rsid w:val="00B679B7"/>
    <w:rsid w:val="00B8408B"/>
    <w:rsid w:val="00BB2520"/>
    <w:rsid w:val="00BD446E"/>
    <w:rsid w:val="00CA175C"/>
    <w:rsid w:val="00CA6778"/>
    <w:rsid w:val="00CA68AF"/>
    <w:rsid w:val="00D65E18"/>
    <w:rsid w:val="00E0553F"/>
    <w:rsid w:val="00E069E7"/>
    <w:rsid w:val="00E11CFC"/>
    <w:rsid w:val="00E81B49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91</TotalTime>
  <Pages>4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</cp:lastModifiedBy>
  <cp:revision>11</cp:revision>
  <dcterms:created xsi:type="dcterms:W3CDTF">2013-12-29T17:14:00Z</dcterms:created>
  <dcterms:modified xsi:type="dcterms:W3CDTF">2013-12-29T20:45:00Z</dcterms:modified>
</cp:coreProperties>
</file>