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4FD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Měď, </w:t>
      </w:r>
      <w:r w:rsidR="00DF1834">
        <w:rPr>
          <w:rFonts w:ascii="Comic Sans MS" w:hAnsi="Comic Sans MS" w:cs="Comic Sans MS"/>
          <w:b/>
          <w:bCs/>
          <w:color w:val="024595"/>
          <w:sz w:val="54"/>
          <w:szCs w:val="54"/>
        </w:rPr>
        <w:t>zinek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F1834" w:rsidRPr="008E6F46" w:rsidRDefault="00614F87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Co je to bronz, co víte o bronzu z historie</w:t>
      </w:r>
      <w:bookmarkStart w:id="0" w:name="_GoBack"/>
      <w:bookmarkEnd w:id="0"/>
      <w:r w:rsidR="00DF1834" w:rsidRPr="008E6F46">
        <w:rPr>
          <w:rFonts w:ascii="Times New Roman" w:hAnsi="Times New Roman" w:cs="Times New Roman"/>
          <w:b/>
          <w:sz w:val="24"/>
          <w:szCs w:val="24"/>
        </w:rPr>
        <w:t>?</w:t>
      </w: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Kde se nachází měď?</w:t>
      </w: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Jaké má měď vlastnosti a využití?</w:t>
      </w: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Výskyt, vlastnosti a využití zinku?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005809" w:rsidRPr="0000580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587" w:rsidRDefault="005B4587" w:rsidP="00CA6778">
      <w:pPr>
        <w:spacing w:before="0" w:after="0"/>
      </w:pPr>
      <w:r>
        <w:separator/>
      </w:r>
    </w:p>
  </w:endnote>
  <w:endnote w:type="continuationSeparator" w:id="0">
    <w:p w:rsidR="005B4587" w:rsidRDefault="005B458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587" w:rsidRDefault="005B4587" w:rsidP="00CA6778">
      <w:pPr>
        <w:spacing w:before="0" w:after="0"/>
      </w:pPr>
      <w:r>
        <w:separator/>
      </w:r>
    </w:p>
  </w:footnote>
  <w:footnote w:type="continuationSeparator" w:id="0">
    <w:p w:rsidR="005B4587" w:rsidRDefault="005B458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1"/>
  </w:num>
  <w:num w:numId="14">
    <w:abstractNumId w:val="13"/>
  </w:num>
  <w:num w:numId="15">
    <w:abstractNumId w:val="2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0"/>
  </w:num>
  <w:num w:numId="22">
    <w:abstractNumId w:val="9"/>
  </w:num>
  <w:num w:numId="23">
    <w:abstractNumId w:val="18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8418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5544"/>
    <w:rsid w:val="00317B83"/>
    <w:rsid w:val="00344092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B4587"/>
    <w:rsid w:val="005C32F5"/>
    <w:rsid w:val="005D4579"/>
    <w:rsid w:val="005D5ADC"/>
    <w:rsid w:val="005E3BD6"/>
    <w:rsid w:val="005F2409"/>
    <w:rsid w:val="00614F87"/>
    <w:rsid w:val="006220C6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C7C00"/>
    <w:rsid w:val="007D09E7"/>
    <w:rsid w:val="0081395E"/>
    <w:rsid w:val="00813B42"/>
    <w:rsid w:val="00862520"/>
    <w:rsid w:val="00871241"/>
    <w:rsid w:val="0087486C"/>
    <w:rsid w:val="008942D1"/>
    <w:rsid w:val="0089777B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E4FD1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840EB-2B07-49A9-AD6B-E087A84F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4</cp:revision>
  <cp:lastPrinted>2013-04-17T07:46:00Z</cp:lastPrinted>
  <dcterms:created xsi:type="dcterms:W3CDTF">2013-12-11T11:20:00Z</dcterms:created>
  <dcterms:modified xsi:type="dcterms:W3CDTF">2013-12-19T06:41:00Z</dcterms:modified>
</cp:coreProperties>
</file>