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974">
        <w:rPr>
          <w:rFonts w:ascii="Comic Sans MS" w:hAnsi="Comic Sans MS" w:cs="Comic Sans MS"/>
          <w:b/>
          <w:bCs/>
          <w:color w:val="024595"/>
          <w:sz w:val="54"/>
          <w:szCs w:val="54"/>
        </w:rPr>
        <w:t>Literární</w:t>
      </w:r>
      <w:r w:rsidR="0073099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teorie</w:t>
      </w:r>
      <w:r w:rsidR="0073099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Literární žánry</w:t>
      </w:r>
      <w:r w:rsidR="00730999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  <w:t>(</w:t>
      </w:r>
      <w:r w:rsidR="00DD0974">
        <w:rPr>
          <w:rFonts w:ascii="Comic Sans MS" w:hAnsi="Comic Sans MS" w:cs="Comic Sans MS"/>
          <w:b/>
          <w:bCs/>
          <w:color w:val="024595"/>
          <w:sz w:val="54"/>
          <w:szCs w:val="54"/>
        </w:rPr>
        <w:t>epické)</w:t>
      </w:r>
      <w:r w:rsidR="00730999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I.</w:t>
      </w:r>
    </w:p>
    <w:p w:rsidR="00DD0974" w:rsidRPr="00DD0974" w:rsidRDefault="00DD0974" w:rsidP="00DD0974">
      <w:pPr>
        <w:autoSpaceDE w:val="0"/>
        <w:autoSpaceDN w:val="0"/>
        <w:adjustRightInd w:val="0"/>
        <w:spacing w:before="4800" w:after="0"/>
        <w:rPr>
          <w:rFonts w:ascii="Times New Roman" w:hAnsi="Times New Roman" w:cs="Times New Roman"/>
          <w:b/>
          <w:bCs/>
          <w:color w:val="024595"/>
        </w:rPr>
      </w:pPr>
    </w:p>
    <w:p w:rsidR="00DD0974" w:rsidRDefault="00DD0974" w:rsidP="00DE359F">
      <w:pPr>
        <w:pStyle w:val="Odstavecseseznamem"/>
        <w:numPr>
          <w:ilvl w:val="0"/>
          <w:numId w:val="1"/>
        </w:numPr>
        <w:ind w:left="426"/>
      </w:pPr>
      <w:r>
        <w:lastRenderedPageBreak/>
        <w:t>Vyberte žánry, které patří mezi lyrickoepické žánrové formy:</w:t>
      </w:r>
    </w:p>
    <w:p w:rsidR="00DD0974" w:rsidRDefault="00723132" w:rsidP="00DD0974">
      <w:pPr>
        <w:pStyle w:val="Odstavecseseznamem"/>
      </w:pPr>
      <w:r>
        <w:rPr>
          <w:noProof/>
          <w:lang w:eastAsia="cs-CZ"/>
        </w:rPr>
        <w:pict>
          <v:oval id="_x0000_s1026" style="position:absolute;left:0;text-align:left;margin-left:-10.1pt;margin-top:23.2pt;width:74.9pt;height:34.5pt;z-index:25166028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DD0974">
                  <w:pPr>
                    <w:jc w:val="center"/>
                  </w:pPr>
                  <w:r>
                    <w:t>epigram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4" style="position:absolute;left:0;text-align:left;margin-left:332.65pt;margin-top:12.7pt;width:82.5pt;height:45pt;z-index:25166848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DD0974">
                  <w:r>
                    <w:t>romaneto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29" style="position:absolute;left:0;text-align:left;margin-left:223.9pt;margin-top:61.45pt;width:64.5pt;height:34.5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DD0974">
                  <w:r>
                    <w:t>poema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1" style="position:absolute;left:0;text-align:left;margin-left:253.15pt;margin-top:21.7pt;width:54pt;height:32.25pt;flip:y;z-index:25166540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31">
              <w:txbxContent>
                <w:p w:rsidR="00DD0974" w:rsidRDefault="00DD0974" w:rsidP="00DD0974">
                  <w:r>
                    <w:t>bajka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28" style="position:absolute;left:0;text-align:left;margin-left:40.15pt;margin-top:61.45pt;width:57.75pt;height:34.5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DD0974">
                  <w:pPr>
                    <w:jc w:val="center"/>
                  </w:pPr>
                  <w:r>
                    <w:t>epos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27" style="position:absolute;left:0;text-align:left;margin-left:180.4pt;margin-top:23.2pt;width:50.25pt;height:30.7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F616BD">
                  <w:pPr>
                    <w:jc w:val="center"/>
                  </w:pPr>
                  <w:r>
                    <w:t>óda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0" style="position:absolute;left:0;text-align:left;margin-left:79.9pt;margin-top:23.2pt;width:72.75pt;height:35.25pt;z-index:25166438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DD0974">
                  <w:pPr>
                    <w:jc w:val="center"/>
                  </w:pPr>
                  <w:r>
                    <w:t>balada</w:t>
                  </w:r>
                </w:p>
              </w:txbxContent>
            </v:textbox>
          </v:oval>
        </w:pict>
      </w:r>
      <w:r w:rsidR="00DD0974">
        <w:t xml:space="preserve"> </w:t>
      </w:r>
    </w:p>
    <w:p w:rsidR="00DD0974" w:rsidRPr="00F03BC1" w:rsidRDefault="00DD0974" w:rsidP="00DD0974"/>
    <w:p w:rsidR="00DD0974" w:rsidRPr="00F03BC1" w:rsidRDefault="00723132" w:rsidP="00DD0974">
      <w:r>
        <w:rPr>
          <w:noProof/>
          <w:lang w:eastAsia="cs-CZ"/>
        </w:rPr>
        <w:pict>
          <v:oval id="_x0000_s1033" style="position:absolute;margin-left:314.55pt;margin-top:17.35pt;width:54.75pt;height:34.5pt;z-index:25166745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DD0974">
                  <w:r>
                    <w:t>epitaf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2" style="position:absolute;margin-left:126.3pt;margin-top:14.35pt;width:82.6pt;height:37.5pt;flip:y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D0974" w:rsidRDefault="00DD0974" w:rsidP="00DD0974">
                  <w:pPr>
                    <w:jc w:val="center"/>
                  </w:pPr>
                  <w:r>
                    <w:t>romance</w:t>
                  </w:r>
                </w:p>
              </w:txbxContent>
            </v:textbox>
          </v:oval>
        </w:pict>
      </w:r>
    </w:p>
    <w:p w:rsidR="00DD0974" w:rsidRPr="00F03BC1" w:rsidRDefault="00DD0974" w:rsidP="00DD0974"/>
    <w:p w:rsidR="00DD0974" w:rsidRPr="00F03BC1" w:rsidRDefault="00DD0974" w:rsidP="00DD0974"/>
    <w:p w:rsidR="00DD0974" w:rsidRDefault="00DD0974" w:rsidP="00DD0974"/>
    <w:p w:rsidR="00DD0974" w:rsidRDefault="00DD0974" w:rsidP="00F616BD"/>
    <w:p w:rsidR="00F616BD" w:rsidRDefault="00F616BD" w:rsidP="00F616BD">
      <w:r>
        <w:tab/>
        <w:t>…………………………………………………………………………………………………</w:t>
      </w:r>
    </w:p>
    <w:p w:rsidR="00DD0974" w:rsidRDefault="00DD0974" w:rsidP="00DD0974"/>
    <w:p w:rsidR="00DD0974" w:rsidRDefault="00DD0974" w:rsidP="00DE359F">
      <w:pPr>
        <w:pStyle w:val="Odstavecseseznamem"/>
        <w:numPr>
          <w:ilvl w:val="0"/>
          <w:numId w:val="1"/>
        </w:numPr>
        <w:ind w:left="426"/>
      </w:pPr>
      <w:r>
        <w:t>Kterému lyrickoepickému žánru odpovídá daná definice:</w:t>
      </w:r>
    </w:p>
    <w:p w:rsidR="00DD0974" w:rsidRDefault="00DD0974" w:rsidP="00DD0974">
      <w:pPr>
        <w:pStyle w:val="Odstavecseseznamem"/>
      </w:pPr>
    </w:p>
    <w:p w:rsidR="00DD0974" w:rsidRDefault="00DD0974" w:rsidP="00DE359F">
      <w:pPr>
        <w:pStyle w:val="Odstavecseseznamem"/>
        <w:numPr>
          <w:ilvl w:val="0"/>
          <w:numId w:val="2"/>
        </w:numPr>
        <w:ind w:left="709" w:hanging="283"/>
      </w:pPr>
      <w:r>
        <w:t>Rozsáhlá báseň s dějem jen naznačeným, důraz je kladen na vyjádření citů, dojmů a nálady, můžou se objevit i úvahy autora, vykresluje události ze života jednotlivce.</w:t>
      </w:r>
    </w:p>
    <w:p w:rsidR="00DD0974" w:rsidRDefault="00DD0974" w:rsidP="00DD0974">
      <w:pPr>
        <w:pStyle w:val="Odstavecseseznamem"/>
        <w:ind w:left="1080"/>
      </w:pPr>
    </w:p>
    <w:p w:rsidR="00DD0974" w:rsidRDefault="00DD0974" w:rsidP="00DD0974">
      <w:pPr>
        <w:pStyle w:val="Odstavecseseznamem"/>
        <w:ind w:left="6372" w:firstLine="708"/>
      </w:pPr>
      <w:r>
        <w:t>…………………………</w:t>
      </w:r>
    </w:p>
    <w:p w:rsidR="00DD0974" w:rsidRDefault="00DD0974" w:rsidP="00DE359F">
      <w:pPr>
        <w:pStyle w:val="Odstavecseseznamem"/>
        <w:numPr>
          <w:ilvl w:val="0"/>
          <w:numId w:val="2"/>
        </w:numPr>
        <w:ind w:left="709" w:hanging="283"/>
      </w:pPr>
      <w:r>
        <w:t>Vážná veršovaná skladba, vyznačuje se pochmurným dějem, tragickým závěrem, má rychlý dějový spád, obsahuje dramatické prvky.</w:t>
      </w:r>
    </w:p>
    <w:p w:rsidR="00DD0974" w:rsidRDefault="00DD0974" w:rsidP="00DD0974">
      <w:pPr>
        <w:pStyle w:val="Odstavecseseznamem"/>
        <w:ind w:left="1080"/>
      </w:pPr>
    </w:p>
    <w:p w:rsidR="00DD0974" w:rsidRDefault="00DD0974" w:rsidP="00DD0974">
      <w:pPr>
        <w:pStyle w:val="Odstavecseseznamem"/>
        <w:ind w:left="6372" w:firstLine="708"/>
      </w:pPr>
      <w:r>
        <w:t>…………………………</w:t>
      </w:r>
    </w:p>
    <w:p w:rsidR="00DD0974" w:rsidRDefault="00DD0974" w:rsidP="00DE359F">
      <w:pPr>
        <w:pStyle w:val="Odstavecseseznamem"/>
        <w:numPr>
          <w:ilvl w:val="0"/>
          <w:numId w:val="2"/>
        </w:numPr>
        <w:ind w:left="709" w:hanging="283"/>
      </w:pPr>
      <w:r>
        <w:t>Skladba optimistického rázu, často s milostnou tematikou, radostnou atmosférou, původem je to španělská píseň, opěvující hrdinské ctnosti bojovníků s Maury.</w:t>
      </w:r>
    </w:p>
    <w:p w:rsidR="00DD0974" w:rsidRDefault="00DD0974" w:rsidP="00DD0974">
      <w:pPr>
        <w:pStyle w:val="Odstavecseseznamem"/>
        <w:ind w:left="1080"/>
      </w:pPr>
    </w:p>
    <w:p w:rsidR="00DD0974" w:rsidRDefault="00DD0974" w:rsidP="00DD0974">
      <w:pPr>
        <w:pStyle w:val="Odstavecseseznamem"/>
        <w:ind w:left="6372" w:firstLine="708"/>
      </w:pPr>
      <w:r>
        <w:t>…………………………</w:t>
      </w:r>
    </w:p>
    <w:p w:rsidR="00DD0974" w:rsidRDefault="00DD0974" w:rsidP="00DD0974">
      <w:pPr>
        <w:pStyle w:val="Odstavecseseznamem"/>
        <w:ind w:left="1080"/>
      </w:pPr>
    </w:p>
    <w:p w:rsidR="00DE359F" w:rsidRDefault="00DE359F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D0974" w:rsidRDefault="00FA6EA3" w:rsidP="00DE359F">
      <w:pPr>
        <w:pStyle w:val="Odstavecseseznamem"/>
        <w:numPr>
          <w:ilvl w:val="0"/>
          <w:numId w:val="1"/>
        </w:numPr>
        <w:ind w:left="426"/>
      </w:pPr>
      <w:r>
        <w:lastRenderedPageBreak/>
        <w:t>Přiřaďte názvy jednotlivých balad k jejich autorovi:</w:t>
      </w:r>
    </w:p>
    <w:p w:rsidR="00DD0974" w:rsidRDefault="00DD0974" w:rsidP="00DD0974">
      <w:pPr>
        <w:pStyle w:val="Odstavecseseznamem"/>
      </w:pPr>
    </w:p>
    <w:tbl>
      <w:tblPr>
        <w:tblStyle w:val="Mkatabulky"/>
        <w:tblW w:w="0" w:type="auto"/>
        <w:tblInd w:w="720" w:type="dxa"/>
        <w:tblLook w:val="04A0"/>
      </w:tblPr>
      <w:tblGrid>
        <w:gridCol w:w="2283"/>
        <w:gridCol w:w="2287"/>
        <w:gridCol w:w="2283"/>
        <w:gridCol w:w="2281"/>
      </w:tblGrid>
      <w:tr w:rsidR="00DD0974" w:rsidTr="00C44082"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Záhořovo lože</w:t>
            </w:r>
          </w:p>
          <w:p w:rsidR="00DD0974" w:rsidRDefault="00DD0974" w:rsidP="00C44082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</w:pPr>
            <w:r>
              <w:t xml:space="preserve">Maryčka </w:t>
            </w:r>
            <w:proofErr w:type="spellStart"/>
            <w:r>
              <w:t>Magdónova</w:t>
            </w:r>
            <w:proofErr w:type="spellEnd"/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Holoubek</w:t>
            </w: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Balada o snu</w:t>
            </w:r>
          </w:p>
        </w:tc>
      </w:tr>
      <w:tr w:rsidR="00DD0974" w:rsidTr="00C44082"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Balada dětská</w:t>
            </w:r>
          </w:p>
          <w:p w:rsidR="00DD0974" w:rsidRDefault="00DD0974" w:rsidP="00C44082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Svatební košile</w:t>
            </w: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Selské balady</w:t>
            </w: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Dceřina kletba</w:t>
            </w:r>
          </w:p>
        </w:tc>
      </w:tr>
      <w:tr w:rsidR="00DD0974" w:rsidTr="00C44082"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</w:pPr>
            <w:r>
              <w:t>Toman a lesní panna</w:t>
            </w:r>
          </w:p>
          <w:p w:rsidR="00DD0974" w:rsidRDefault="00DD0974" w:rsidP="00C44082">
            <w:pPr>
              <w:pStyle w:val="Odstavecseseznamem"/>
              <w:ind w:left="0"/>
            </w:pP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Poklad</w:t>
            </w: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Balada česká</w:t>
            </w: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 xml:space="preserve">Kantor </w:t>
            </w:r>
            <w:proofErr w:type="spellStart"/>
            <w:r>
              <w:t>Halfar</w:t>
            </w:r>
            <w:proofErr w:type="spellEnd"/>
          </w:p>
        </w:tc>
      </w:tr>
      <w:tr w:rsidR="00DD0974" w:rsidTr="00C44082"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Zlatý kolovrat</w:t>
            </w:r>
          </w:p>
          <w:p w:rsidR="00DD0974" w:rsidRDefault="00DD0974" w:rsidP="00C44082">
            <w:pPr>
              <w:pStyle w:val="Odstavecseseznamem"/>
              <w:ind w:left="0"/>
              <w:jc w:val="center"/>
            </w:pP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Balada horská</w:t>
            </w: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Věštkyně</w:t>
            </w:r>
          </w:p>
        </w:tc>
        <w:tc>
          <w:tcPr>
            <w:tcW w:w="2303" w:type="dxa"/>
          </w:tcPr>
          <w:p w:rsidR="00DD0974" w:rsidRDefault="00DD0974" w:rsidP="00C44082">
            <w:pPr>
              <w:pStyle w:val="Odstavecseseznamem"/>
              <w:ind w:left="0"/>
              <w:jc w:val="center"/>
            </w:pPr>
            <w:r>
              <w:t>Balada rajská</w:t>
            </w:r>
          </w:p>
        </w:tc>
      </w:tr>
    </w:tbl>
    <w:p w:rsidR="00DD0974" w:rsidRDefault="003814DC" w:rsidP="00DD0974">
      <w:r>
        <w:rPr>
          <w:noProof/>
          <w:lang w:eastAsia="cs-CZ"/>
        </w:rPr>
        <w:pict>
          <v:rect id="_x0000_s1035" style="position:absolute;margin-left:29.65pt;margin-top:17.65pt;width:120.75pt;height:71.25pt;z-index:251669504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5">
              <w:txbxContent>
                <w:p w:rsidR="00DD0974" w:rsidRDefault="00DD0974" w:rsidP="00FA6EA3">
                  <w:pPr>
                    <w:jc w:val="center"/>
                    <w:rPr>
                      <w:b/>
                    </w:rPr>
                  </w:pPr>
                  <w:r w:rsidRPr="00706BC5">
                    <w:rPr>
                      <w:b/>
                    </w:rPr>
                    <w:t>FRANTIŠEK LADISLAV ČELAKOVSKÝ</w:t>
                  </w:r>
                </w:p>
                <w:p w:rsidR="00706BC5" w:rsidRDefault="00706BC5" w:rsidP="00FA6EA3">
                  <w:pPr>
                    <w:jc w:val="center"/>
                    <w:rPr>
                      <w:b/>
                    </w:rPr>
                  </w:pPr>
                </w:p>
                <w:p w:rsidR="00706BC5" w:rsidRPr="00706BC5" w:rsidRDefault="00706BC5" w:rsidP="00706B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1.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58" style="position:absolute;margin-left:328.9pt;margin-top:17.65pt;width:92.25pt;height:49.5pt;z-index:251675648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58">
              <w:txbxContent>
                <w:p w:rsidR="00FA6EA3" w:rsidRDefault="00DD0974" w:rsidP="00DD0974">
                  <w:pPr>
                    <w:jc w:val="center"/>
                    <w:rPr>
                      <w:b/>
                    </w:rPr>
                  </w:pPr>
                  <w:r w:rsidRPr="00B847EB">
                    <w:rPr>
                      <w:b/>
                    </w:rPr>
                    <w:t xml:space="preserve">JAN </w:t>
                  </w:r>
                </w:p>
                <w:p w:rsidR="00DD0974" w:rsidRDefault="00DD0974" w:rsidP="00DD0974">
                  <w:pPr>
                    <w:jc w:val="center"/>
                    <w:rPr>
                      <w:b/>
                    </w:rPr>
                  </w:pPr>
                  <w:r w:rsidRPr="00B847EB">
                    <w:rPr>
                      <w:b/>
                    </w:rPr>
                    <w:t>NERUDA</w:t>
                  </w:r>
                </w:p>
                <w:p w:rsidR="00DD0974" w:rsidRPr="00B847EB" w:rsidRDefault="00DD0974" w:rsidP="00DD0974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6" style="position:absolute;margin-left:188.65pt;margin-top:17.65pt;width:95.25pt;height:49.5pt;z-index:251670528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DD0974" w:rsidRPr="00B847EB" w:rsidRDefault="00DD0974" w:rsidP="00DD09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KAREL JAROMÍR ERBEN</w:t>
                  </w:r>
                </w:p>
              </w:txbxContent>
            </v:textbox>
          </v:rect>
        </w:pict>
      </w:r>
      <w:r>
        <w:br/>
      </w:r>
    </w:p>
    <w:p w:rsidR="00DD0974" w:rsidRDefault="00DD0974" w:rsidP="00706BC5"/>
    <w:p w:rsidR="00DD0974" w:rsidRPr="00B847EB" w:rsidRDefault="00DD0974" w:rsidP="00DD0974"/>
    <w:p w:rsidR="00DD0974" w:rsidRPr="00B847EB" w:rsidRDefault="00DD0974" w:rsidP="00DD0974"/>
    <w:p w:rsidR="00DD0974" w:rsidRDefault="003814DC" w:rsidP="00DD0974">
      <w:pPr>
        <w:jc w:val="center"/>
      </w:pPr>
      <w:r>
        <w:rPr>
          <w:noProof/>
          <w:lang w:eastAsia="cs-CZ"/>
        </w:rPr>
        <w:pict>
          <v:rect id="_x0000_s1039" style="position:absolute;left:0;text-align:left;margin-left:329.65pt;margin-top:.2pt;width:91.5pt;height:46.5pt;z-index:251673600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9">
              <w:txbxContent>
                <w:p w:rsidR="00FA6EA3" w:rsidRDefault="00DD0974" w:rsidP="00DD0974">
                  <w:pPr>
                    <w:jc w:val="center"/>
                    <w:rPr>
                      <w:b/>
                    </w:rPr>
                  </w:pPr>
                  <w:r w:rsidRPr="00247514">
                    <w:rPr>
                      <w:b/>
                    </w:rPr>
                    <w:t xml:space="preserve">JIŘÍ </w:t>
                  </w:r>
                </w:p>
                <w:p w:rsidR="00DD0974" w:rsidRPr="00247514" w:rsidRDefault="00DD0974" w:rsidP="00DD0974">
                  <w:pPr>
                    <w:jc w:val="center"/>
                    <w:rPr>
                      <w:b/>
                    </w:rPr>
                  </w:pPr>
                  <w:r w:rsidRPr="00247514">
                    <w:rPr>
                      <w:b/>
                    </w:rPr>
                    <w:t>WOLKER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38" style="position:absolute;left:0;text-align:left;margin-left:188.65pt;margin-top:.2pt;width:92.25pt;height:48.75pt;z-index:251672576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8">
              <w:txbxContent>
                <w:p w:rsidR="00DD0974" w:rsidRPr="00B847EB" w:rsidRDefault="00DD0974" w:rsidP="00DD0974">
                  <w:pPr>
                    <w:jc w:val="center"/>
                    <w:rPr>
                      <w:b/>
                    </w:rPr>
                  </w:pPr>
                  <w:r w:rsidRPr="00B847EB">
                    <w:rPr>
                      <w:b/>
                    </w:rPr>
                    <w:t>PETR BEZRUČ</w:t>
                  </w:r>
                </w:p>
              </w:txbxContent>
            </v:textbox>
          </v:rect>
        </w:pict>
      </w:r>
      <w:r>
        <w:rPr>
          <w:noProof/>
          <w:lang w:eastAsia="cs-CZ"/>
        </w:rPr>
        <w:pict>
          <v:rect id="_x0000_s1040" style="position:absolute;left:0;text-align:left;margin-left:29.65pt;margin-top:5.45pt;width:114.75pt;height:47.9pt;z-index:25167462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40">
              <w:txbxContent>
                <w:p w:rsidR="00DD0974" w:rsidRPr="00C76B70" w:rsidRDefault="00DD0974" w:rsidP="00DD097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J</w:t>
                  </w:r>
                  <w:r w:rsidRPr="00C76B70">
                    <w:rPr>
                      <w:b/>
                    </w:rPr>
                    <w:t>AROSLAV VRCHLICKÝ</w:t>
                  </w:r>
                </w:p>
              </w:txbxContent>
            </v:textbox>
          </v:rect>
        </w:pict>
      </w:r>
      <w:r>
        <w:br/>
      </w:r>
      <w:r>
        <w:br/>
      </w:r>
      <w:r>
        <w:br/>
      </w:r>
      <w:r>
        <w:br/>
      </w:r>
    </w:p>
    <w:p w:rsidR="00DD0974" w:rsidRDefault="00DD0974" w:rsidP="00DD0974">
      <w:pPr>
        <w:pStyle w:val="Odstavecseseznamem"/>
        <w:numPr>
          <w:ilvl w:val="0"/>
          <w:numId w:val="4"/>
        </w:numPr>
      </w:pPr>
      <w:r>
        <w:t>………………………………………………………………………………………………………………………………………………..</w:t>
      </w:r>
    </w:p>
    <w:p w:rsidR="00DD0974" w:rsidRDefault="00DD0974" w:rsidP="00DD0974">
      <w:pPr>
        <w:pStyle w:val="Odstavecseseznamem"/>
        <w:numPr>
          <w:ilvl w:val="0"/>
          <w:numId w:val="4"/>
        </w:numPr>
      </w:pPr>
      <w:r>
        <w:t>………………………………………………………………………………………………………………………………………………..</w:t>
      </w:r>
    </w:p>
    <w:p w:rsidR="00DD0974" w:rsidRDefault="00DD0974" w:rsidP="00DD0974">
      <w:pPr>
        <w:pStyle w:val="Odstavecseseznamem"/>
        <w:numPr>
          <w:ilvl w:val="0"/>
          <w:numId w:val="4"/>
        </w:numPr>
      </w:pPr>
      <w:r>
        <w:t>………………………………………………………………………………………………………………………………………………..</w:t>
      </w:r>
    </w:p>
    <w:p w:rsidR="00DD0974" w:rsidRDefault="00DD0974" w:rsidP="00DD0974">
      <w:pPr>
        <w:pStyle w:val="Odstavecseseznamem"/>
        <w:numPr>
          <w:ilvl w:val="0"/>
          <w:numId w:val="4"/>
        </w:numPr>
      </w:pPr>
      <w:r>
        <w:t>………………………………………………………………………………………………………………………………………………..</w:t>
      </w:r>
    </w:p>
    <w:p w:rsidR="00DD0974" w:rsidRDefault="00DD0974" w:rsidP="00DD0974">
      <w:pPr>
        <w:pStyle w:val="Odstavecseseznamem"/>
        <w:numPr>
          <w:ilvl w:val="0"/>
          <w:numId w:val="4"/>
        </w:numPr>
      </w:pPr>
      <w:r>
        <w:t>………………………………………………………………………………………………………………………………………………..</w:t>
      </w:r>
    </w:p>
    <w:p w:rsidR="00DD0974" w:rsidRDefault="00DD0974" w:rsidP="00DD0974">
      <w:pPr>
        <w:pStyle w:val="Odstavecseseznamem"/>
        <w:numPr>
          <w:ilvl w:val="0"/>
          <w:numId w:val="4"/>
        </w:numPr>
      </w:pPr>
      <w:r>
        <w:t>………………………………………………………………………………………………………………………………………………..</w:t>
      </w:r>
    </w:p>
    <w:p w:rsidR="00DD0974" w:rsidRDefault="00DD0974" w:rsidP="00DD0974">
      <w:pPr>
        <w:pStyle w:val="Odstavecseseznamem"/>
      </w:pPr>
    </w:p>
    <w:p w:rsidR="00DD0974" w:rsidRDefault="00DD0974" w:rsidP="00DD0974">
      <w:pPr>
        <w:pStyle w:val="Odstavecseseznamem"/>
      </w:pPr>
    </w:p>
    <w:p w:rsidR="00DE359F" w:rsidRDefault="00DE359F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DD0974" w:rsidRDefault="00DD0974" w:rsidP="00DE359F">
      <w:pPr>
        <w:pStyle w:val="Odstavecseseznamem"/>
        <w:numPr>
          <w:ilvl w:val="0"/>
          <w:numId w:val="1"/>
        </w:numPr>
        <w:ind w:left="426"/>
      </w:pPr>
      <w:r>
        <w:lastRenderedPageBreak/>
        <w:t xml:space="preserve">Rozhodněte, zda tvrzení odpovídá (P) nebo neodpovídá (N) charakteristickému rysu </w:t>
      </w:r>
      <w:proofErr w:type="spellStart"/>
      <w:r w:rsidRPr="007D2DF9">
        <w:rPr>
          <w:b/>
          <w:u w:val="single"/>
        </w:rPr>
        <w:t>erbenovské</w:t>
      </w:r>
      <w:proofErr w:type="spellEnd"/>
      <w:r w:rsidRPr="007D2DF9">
        <w:rPr>
          <w:b/>
          <w:u w:val="single"/>
        </w:rPr>
        <w:t xml:space="preserve"> balady</w:t>
      </w:r>
      <w:r>
        <w:t>:</w:t>
      </w:r>
    </w:p>
    <w:p w:rsidR="00DD0974" w:rsidRDefault="00DD0974" w:rsidP="00DD0974">
      <w:pPr>
        <w:pStyle w:val="Odstavecseseznamem"/>
      </w:pP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Otázka lidských vztahů se soustřeďuje na problém viny</w:t>
      </w:r>
      <w:r>
        <w:tab/>
      </w:r>
      <w:r>
        <w:tab/>
      </w:r>
      <w:r>
        <w:tab/>
      </w:r>
      <w:r>
        <w:tab/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Konflikt vyplývá z porušení základních lidských vztahů</w:t>
      </w:r>
      <w:r>
        <w:tab/>
      </w:r>
      <w:r>
        <w:tab/>
      </w:r>
      <w:r>
        <w:tab/>
      </w:r>
      <w:r>
        <w:tab/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Boj proti panskému útisku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359F">
        <w:tab/>
      </w:r>
      <w:r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Tragédie vyplývá ze sociální situace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359F">
        <w:tab/>
      </w:r>
      <w:r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Příčina viny se nikdy nehledá ve společenském řádu</w:t>
      </w:r>
      <w:r>
        <w:tab/>
      </w:r>
      <w:r>
        <w:tab/>
      </w:r>
      <w:r>
        <w:tab/>
      </w:r>
      <w:r>
        <w:tab/>
      </w:r>
      <w:r w:rsidR="00DE359F">
        <w:tab/>
      </w:r>
      <w:r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Hrdina se nebouří proti trestu a s pokorou trest přijímá</w:t>
      </w:r>
      <w:r>
        <w:tab/>
      </w:r>
      <w:r>
        <w:tab/>
      </w:r>
      <w:r>
        <w:tab/>
      </w:r>
      <w:r>
        <w:tab/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Výraz vzdoru a odporu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Hrdina nerevoltuje proti společnosti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359F">
        <w:tab/>
      </w:r>
      <w:r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Motiv porušení mateřské lásky k dítěti</w:t>
      </w:r>
      <w:r>
        <w:tab/>
      </w:r>
      <w:r>
        <w:tab/>
      </w:r>
      <w:r>
        <w:tab/>
      </w:r>
      <w:r>
        <w:tab/>
      </w:r>
      <w:r>
        <w:tab/>
      </w:r>
      <w:r>
        <w:tab/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Důraz na osudovost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359F">
        <w:tab/>
      </w:r>
      <w:r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Hrdina řeší národnostní problém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359F">
        <w:tab/>
      </w:r>
      <w:r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 xml:space="preserve">Bezmocný člověk postavený proti drtivým silám přírody, obklopený záhadami,  </w:t>
      </w:r>
    </w:p>
    <w:p w:rsidR="00DD0974" w:rsidRDefault="00DD0974" w:rsidP="00DE359F">
      <w:pPr>
        <w:pStyle w:val="Odstavecseseznamem"/>
        <w:ind w:left="993"/>
      </w:pPr>
      <w:r>
        <w:t>které si neumí vysvětlit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P/N</w:t>
      </w:r>
    </w:p>
    <w:p w:rsidR="00DD0974" w:rsidRDefault="00DD0974" w:rsidP="00DE359F">
      <w:pPr>
        <w:pStyle w:val="Odstavecseseznamem"/>
        <w:numPr>
          <w:ilvl w:val="0"/>
          <w:numId w:val="3"/>
        </w:numPr>
        <w:ind w:left="993"/>
      </w:pPr>
      <w:r>
        <w:t>Přítomnost nadpřirozených bytostí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E359F">
        <w:tab/>
      </w:r>
      <w:r>
        <w:t>P/N</w:t>
      </w:r>
    </w:p>
    <w:p w:rsidR="00DD0974" w:rsidRDefault="00DD0974" w:rsidP="00DD0974"/>
    <w:p w:rsidR="00DD0974" w:rsidRDefault="00DD0974" w:rsidP="00DE359F">
      <w:pPr>
        <w:pStyle w:val="Odstavecseseznamem"/>
        <w:numPr>
          <w:ilvl w:val="0"/>
          <w:numId w:val="1"/>
        </w:numPr>
        <w:ind w:left="426" w:hanging="284"/>
      </w:pPr>
      <w:r>
        <w:t>Uveďte příklad balady v próze.</w:t>
      </w:r>
    </w:p>
    <w:p w:rsidR="00DD0974" w:rsidRDefault="00DD0974" w:rsidP="00DD0974">
      <w:pPr>
        <w:pStyle w:val="Odstavecseseznamem"/>
      </w:pPr>
    </w:p>
    <w:p w:rsidR="00DD0974" w:rsidRDefault="00DD0974" w:rsidP="00DD0974">
      <w:pPr>
        <w:pStyle w:val="Odstavecseseznamem"/>
      </w:pPr>
      <w:r>
        <w:t>………………………………………………………………………………………………………………………………………………</w:t>
      </w:r>
    </w:p>
    <w:p w:rsidR="00F616BD" w:rsidRDefault="00F616BD" w:rsidP="00DD0974">
      <w:pPr>
        <w:pStyle w:val="Odstavecseseznamem"/>
      </w:pPr>
      <w:r>
        <w:t>………………………………………………………………………………………………………………………………………………</w:t>
      </w:r>
    </w:p>
    <w:p w:rsidR="00F616BD" w:rsidRDefault="00F616BD" w:rsidP="00DD0974">
      <w:pPr>
        <w:pStyle w:val="Odstavecseseznamem"/>
      </w:pPr>
      <w:r>
        <w:t>………………………………………………………………………………………………………………………………………………</w:t>
      </w:r>
    </w:p>
    <w:sectPr w:rsidR="00F616BD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0B74" w:rsidRDefault="00E30B74" w:rsidP="00CA6778">
      <w:pPr>
        <w:spacing w:before="0" w:after="0"/>
      </w:pPr>
      <w:r>
        <w:separator/>
      </w:r>
    </w:p>
  </w:endnote>
  <w:endnote w:type="continuationSeparator" w:id="0">
    <w:p w:rsidR="00E30B74" w:rsidRDefault="00E30B7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730999">
      <w:rPr>
        <w:color w:val="808080" w:themeColor="background1" w:themeShade="80"/>
      </w:rPr>
      <w:t>nak, je Mgr. Kateřina Francová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0B74" w:rsidRDefault="00E30B74" w:rsidP="00CA6778">
      <w:pPr>
        <w:spacing w:before="0" w:after="0"/>
      </w:pPr>
      <w:r>
        <w:separator/>
      </w:r>
    </w:p>
  </w:footnote>
  <w:footnote w:type="continuationSeparator" w:id="0">
    <w:p w:rsidR="00E30B74" w:rsidRDefault="00E30B7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6CCC"/>
    <w:multiLevelType w:val="hybridMultilevel"/>
    <w:tmpl w:val="5B0E7E76"/>
    <w:lvl w:ilvl="0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3812DA"/>
    <w:multiLevelType w:val="hybridMultilevel"/>
    <w:tmpl w:val="996EA4F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A0EB8"/>
    <w:multiLevelType w:val="hybridMultilevel"/>
    <w:tmpl w:val="7DA6C2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B737E"/>
    <w:multiLevelType w:val="hybridMultilevel"/>
    <w:tmpl w:val="101456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B55E16"/>
    <w:multiLevelType w:val="hybridMultilevel"/>
    <w:tmpl w:val="91863666"/>
    <w:lvl w:ilvl="0" w:tplc="453A2D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7906F4"/>
    <w:rsid w:val="00084AD2"/>
    <w:rsid w:val="0015164B"/>
    <w:rsid w:val="0017080B"/>
    <w:rsid w:val="00235DCF"/>
    <w:rsid w:val="00236642"/>
    <w:rsid w:val="00247D1D"/>
    <w:rsid w:val="00252D2D"/>
    <w:rsid w:val="00281EB3"/>
    <w:rsid w:val="00290796"/>
    <w:rsid w:val="00364B62"/>
    <w:rsid w:val="00375125"/>
    <w:rsid w:val="003814DC"/>
    <w:rsid w:val="003C040B"/>
    <w:rsid w:val="003C606F"/>
    <w:rsid w:val="003D1D48"/>
    <w:rsid w:val="00441154"/>
    <w:rsid w:val="004513CC"/>
    <w:rsid w:val="004B0AD8"/>
    <w:rsid w:val="00533975"/>
    <w:rsid w:val="005D4579"/>
    <w:rsid w:val="006347FB"/>
    <w:rsid w:val="006515B1"/>
    <w:rsid w:val="006516F6"/>
    <w:rsid w:val="00666590"/>
    <w:rsid w:val="00684206"/>
    <w:rsid w:val="00706BC5"/>
    <w:rsid w:val="00717B6B"/>
    <w:rsid w:val="00723132"/>
    <w:rsid w:val="007269D6"/>
    <w:rsid w:val="00730999"/>
    <w:rsid w:val="007906F4"/>
    <w:rsid w:val="00866739"/>
    <w:rsid w:val="008D2557"/>
    <w:rsid w:val="00942BC0"/>
    <w:rsid w:val="00947E9C"/>
    <w:rsid w:val="009C77DA"/>
    <w:rsid w:val="00B476F4"/>
    <w:rsid w:val="00BD446E"/>
    <w:rsid w:val="00CA6778"/>
    <w:rsid w:val="00CA68AF"/>
    <w:rsid w:val="00DD0974"/>
    <w:rsid w:val="00DE359F"/>
    <w:rsid w:val="00DE77DC"/>
    <w:rsid w:val="00E30B74"/>
    <w:rsid w:val="00F23263"/>
    <w:rsid w:val="00F616BD"/>
    <w:rsid w:val="00F64FC3"/>
    <w:rsid w:val="00FA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DD0974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CJL_literarni-teorie-literarni-zanry(lyrickoepicke)_zadani_Fr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CJL_literarni-teorie-literarni-zanry(lyrickoepicke)_zadani_Fr</Template>
  <TotalTime>32</TotalTime>
  <Pages>4</Pages>
  <Words>338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14</cp:revision>
  <cp:lastPrinted>2013-05-01T15:45:00Z</cp:lastPrinted>
  <dcterms:created xsi:type="dcterms:W3CDTF">2013-04-19T17:10:00Z</dcterms:created>
  <dcterms:modified xsi:type="dcterms:W3CDTF">2013-05-01T15:47:00Z</dcterms:modified>
</cp:coreProperties>
</file>