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F4C" w:rsidRDefault="008D3F4C" w:rsidP="00DD0B4F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1pt;margin-top:-45pt;width:453pt;height:99pt;z-index:251658240;visibility:visible">
            <v:imagedata r:id="rId7" o:title=""/>
          </v:shape>
        </w:pict>
      </w: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t>Zakreslování oken a dveří - řezy</w:t>
      </w:r>
    </w:p>
    <w:p w:rsidR="008D3F4C" w:rsidRDefault="008D3F4C" w:rsidP="00DD0B4F">
      <w:pPr>
        <w:autoSpaceDE w:val="0"/>
        <w:autoSpaceDN w:val="0"/>
        <w:adjustRightInd w:val="0"/>
        <w:spacing w:before="4800" w:after="0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8D3F4C" w:rsidRPr="00C93624" w:rsidRDefault="008D3F4C" w:rsidP="00DD0B4F">
      <w:pPr>
        <w:autoSpaceDE w:val="0"/>
        <w:autoSpaceDN w:val="0"/>
        <w:adjustRightInd w:val="0"/>
        <w:spacing w:before="4800" w:after="0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540B5">
        <w:rPr>
          <w:rFonts w:ascii="Calibri" w:hAnsi="Calibri" w:cs="Calibri"/>
          <w:b/>
          <w:bCs/>
        </w:rPr>
        <w:t>ZADÁNÍ:</w:t>
      </w:r>
    </w:p>
    <w:p w:rsidR="008D3F4C" w:rsidRPr="00485E75" w:rsidRDefault="008D3F4C" w:rsidP="00DD0B4F">
      <w:pPr>
        <w:spacing w:line="360" w:lineRule="auto"/>
        <w:ind w:left="705" w:hanging="705"/>
        <w:jc w:val="both"/>
        <w:rPr>
          <w:rFonts w:ascii="Calibri" w:hAnsi="Calibri" w:cs="Calibri"/>
        </w:rPr>
      </w:pPr>
      <w:r w:rsidRPr="00485E75">
        <w:rPr>
          <w:rFonts w:ascii="Calibri" w:hAnsi="Calibri" w:cs="Calibri"/>
        </w:rPr>
        <w:t>1.</w:t>
      </w:r>
      <w:r w:rsidRPr="00485E75">
        <w:rPr>
          <w:rFonts w:ascii="Calibri" w:hAnsi="Calibri" w:cs="Calibri"/>
        </w:rPr>
        <w:tab/>
        <w:t xml:space="preserve">K výkresu půdorysu 1.NP RD dle </w:t>
      </w:r>
      <w:r>
        <w:rPr>
          <w:rFonts w:ascii="Calibri" w:hAnsi="Calibri" w:cs="Calibri"/>
        </w:rPr>
        <w:t xml:space="preserve">obrázku [1] veďte </w:t>
      </w:r>
      <w:r w:rsidRPr="00485E75">
        <w:rPr>
          <w:rFonts w:ascii="Calibri" w:hAnsi="Calibri" w:cs="Calibri"/>
        </w:rPr>
        <w:t>vyznačenými místy příčný a podélný řez.</w:t>
      </w:r>
      <w:r>
        <w:rPr>
          <w:rFonts w:ascii="Calibri" w:hAnsi="Calibri" w:cs="Calibri"/>
        </w:rPr>
        <w:t xml:space="preserve"> Vytvořené řezy řádně okótujte.</w:t>
      </w:r>
    </w:p>
    <w:p w:rsidR="008D3F4C" w:rsidRPr="00485E75" w:rsidRDefault="008D3F4C" w:rsidP="00DD0B4F">
      <w:pPr>
        <w:spacing w:line="360" w:lineRule="auto"/>
        <w:ind w:firstLine="708"/>
        <w:jc w:val="both"/>
        <w:rPr>
          <w:rFonts w:ascii="Calibri" w:hAnsi="Calibri" w:cs="Calibri"/>
          <w:i/>
          <w:iCs/>
        </w:rPr>
      </w:pPr>
      <w:r w:rsidRPr="00485E75">
        <w:rPr>
          <w:rFonts w:ascii="Calibri" w:hAnsi="Calibri" w:cs="Calibri"/>
          <w:i/>
          <w:iCs/>
        </w:rPr>
        <w:t>Pozn. Pro zjednodušení nebudeme brát v potaz konstrukce nad a pod 1.NP</w:t>
      </w:r>
    </w:p>
    <w:p w:rsidR="008D3F4C" w:rsidRPr="00B439E1" w:rsidRDefault="008D3F4C" w:rsidP="00DD0B4F">
      <w:pPr>
        <w:spacing w:before="0" w:after="0" w:line="360" w:lineRule="auto"/>
        <w:ind w:left="440"/>
        <w:jc w:val="both"/>
        <w:rPr>
          <w:rFonts w:ascii="Calibri" w:hAnsi="Calibri" w:cs="Calibri"/>
        </w:rPr>
      </w:pPr>
      <w:r w:rsidRPr="00795ACF">
        <w:rPr>
          <w:b/>
          <w:bCs/>
        </w:rPr>
        <w:pict>
          <v:shape id="_x0000_i1025" type="#_x0000_t75" style="width:498.75pt;height:431.25pt">
            <v:imagedata r:id="rId8" o:title=""/>
          </v:shape>
        </w:pict>
      </w:r>
    </w:p>
    <w:p w:rsidR="008D3F4C" w:rsidRDefault="008D3F4C" w:rsidP="00DD0B4F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 xml:space="preserve">Obrázek [1]: </w:t>
      </w:r>
      <w:r>
        <w:rPr>
          <w:rFonts w:ascii="Calibri" w:hAnsi="Calibri" w:cs="Calibri"/>
        </w:rPr>
        <w:t xml:space="preserve"> Půdorys RD – dostupné z: vlastní</w:t>
      </w:r>
    </w:p>
    <w:sectPr w:rsidR="008D3F4C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3F4C" w:rsidRDefault="008D3F4C" w:rsidP="00CA6778">
      <w:pPr>
        <w:spacing w:before="0" w:after="0"/>
      </w:pPr>
      <w:r>
        <w:separator/>
      </w:r>
    </w:p>
  </w:endnote>
  <w:endnote w:type="continuationSeparator" w:id="1">
    <w:p w:rsidR="008D3F4C" w:rsidRDefault="008D3F4C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F4C" w:rsidRPr="0015164B" w:rsidRDefault="008D3F4C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8D3F4C" w:rsidRPr="0015164B" w:rsidRDefault="008D3F4C" w:rsidP="0015164B">
    <w:pPr>
      <w:pBdr>
        <w:top w:val="single" w:sz="4" w:space="1" w:color="808080"/>
      </w:pBdr>
      <w:jc w:val="center"/>
      <w:rPr>
        <w:color w:val="808080"/>
      </w:rPr>
    </w:pPr>
  </w:p>
  <w:p w:rsidR="008D3F4C" w:rsidRPr="0015164B" w:rsidRDefault="008D3F4C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3F4C" w:rsidRDefault="008D3F4C" w:rsidP="00CA6778">
      <w:pPr>
        <w:spacing w:before="0" w:after="0"/>
      </w:pPr>
      <w:r>
        <w:separator/>
      </w:r>
    </w:p>
  </w:footnote>
  <w:footnote w:type="continuationSeparator" w:id="1">
    <w:p w:rsidR="008D3F4C" w:rsidRDefault="008D3F4C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F29BD"/>
    <w:multiLevelType w:val="multilevel"/>
    <w:tmpl w:val="265E6A5E"/>
    <w:lvl w:ilvl="0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AD13537"/>
    <w:multiLevelType w:val="hybridMultilevel"/>
    <w:tmpl w:val="54AE2C20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2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38C092A"/>
    <w:multiLevelType w:val="hybridMultilevel"/>
    <w:tmpl w:val="8C5058A0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4">
    <w:nsid w:val="152725A3"/>
    <w:multiLevelType w:val="hybridMultilevel"/>
    <w:tmpl w:val="3F9EDCCA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A72372C"/>
    <w:multiLevelType w:val="hybridMultilevel"/>
    <w:tmpl w:val="9DE4A3EC"/>
    <w:lvl w:ilvl="0" w:tplc="0BD0AAA8">
      <w:start w:val="1"/>
      <w:numFmt w:val="bullet"/>
      <w:lvlText w:val="•"/>
      <w:lvlJc w:val="left"/>
      <w:pPr>
        <w:tabs>
          <w:tab w:val="num" w:pos="1450"/>
        </w:tabs>
        <w:ind w:left="145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6">
    <w:nsid w:val="1D5C0446"/>
    <w:multiLevelType w:val="hybridMultilevel"/>
    <w:tmpl w:val="1DE2D62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7">
    <w:nsid w:val="2A2B5C07"/>
    <w:multiLevelType w:val="hybridMultilevel"/>
    <w:tmpl w:val="7150849E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8">
    <w:nsid w:val="34B542B8"/>
    <w:multiLevelType w:val="hybridMultilevel"/>
    <w:tmpl w:val="1B364C04"/>
    <w:lvl w:ilvl="0" w:tplc="5D5AE1E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9">
    <w:nsid w:val="351F22FD"/>
    <w:multiLevelType w:val="hybridMultilevel"/>
    <w:tmpl w:val="78780AD8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0">
    <w:nsid w:val="35AF3B23"/>
    <w:multiLevelType w:val="hybridMultilevel"/>
    <w:tmpl w:val="02722FB2"/>
    <w:lvl w:ilvl="0" w:tplc="9216CC3E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1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E88305B"/>
    <w:multiLevelType w:val="hybridMultilevel"/>
    <w:tmpl w:val="B122F25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4">
    <w:nsid w:val="40C345DB"/>
    <w:multiLevelType w:val="hybridMultilevel"/>
    <w:tmpl w:val="095A0C30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A57829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7">
    <w:nsid w:val="4A7B1E28"/>
    <w:multiLevelType w:val="hybridMultilevel"/>
    <w:tmpl w:val="461C05CA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8">
    <w:nsid w:val="4B9A1BB1"/>
    <w:multiLevelType w:val="hybridMultilevel"/>
    <w:tmpl w:val="B7AA784C"/>
    <w:lvl w:ilvl="0" w:tplc="0BD0AAA8">
      <w:start w:val="1"/>
      <w:numFmt w:val="bullet"/>
      <w:lvlText w:val="•"/>
      <w:lvlJc w:val="left"/>
      <w:pPr>
        <w:tabs>
          <w:tab w:val="num" w:pos="1824"/>
        </w:tabs>
        <w:ind w:left="1824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cs="Wingdings" w:hint="default"/>
      </w:rPr>
    </w:lvl>
  </w:abstractNum>
  <w:abstractNum w:abstractNumId="19">
    <w:nsid w:val="50853222"/>
    <w:multiLevelType w:val="hybridMultilevel"/>
    <w:tmpl w:val="059EC742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1AE477B"/>
    <w:multiLevelType w:val="hybridMultilevel"/>
    <w:tmpl w:val="FB269436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1">
    <w:nsid w:val="52D159D3"/>
    <w:multiLevelType w:val="multilevel"/>
    <w:tmpl w:val="9A64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52F84278"/>
    <w:multiLevelType w:val="hybridMultilevel"/>
    <w:tmpl w:val="4A2CD6C4"/>
    <w:lvl w:ilvl="0" w:tplc="5B10ED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5D103E5"/>
    <w:multiLevelType w:val="hybridMultilevel"/>
    <w:tmpl w:val="4E9662D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4">
    <w:nsid w:val="562C16D9"/>
    <w:multiLevelType w:val="hybridMultilevel"/>
    <w:tmpl w:val="6CE2875A"/>
    <w:lvl w:ilvl="0" w:tplc="DCB6AD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E41E8F"/>
    <w:multiLevelType w:val="hybridMultilevel"/>
    <w:tmpl w:val="265E6A5E"/>
    <w:lvl w:ilvl="0" w:tplc="FD9278B4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9B659DF"/>
    <w:multiLevelType w:val="hybridMultilevel"/>
    <w:tmpl w:val="15363B8E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5E732874"/>
    <w:multiLevelType w:val="hybridMultilevel"/>
    <w:tmpl w:val="4D8AFB28"/>
    <w:lvl w:ilvl="0" w:tplc="69D46A44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28">
    <w:nsid w:val="658E5729"/>
    <w:multiLevelType w:val="hybridMultilevel"/>
    <w:tmpl w:val="2D3476AA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9">
    <w:nsid w:val="68932B1B"/>
    <w:multiLevelType w:val="multilevel"/>
    <w:tmpl w:val="C312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0">
    <w:nsid w:val="6B1B39BA"/>
    <w:multiLevelType w:val="hybridMultilevel"/>
    <w:tmpl w:val="9AF405C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1">
    <w:nsid w:val="6BF55EDA"/>
    <w:multiLevelType w:val="hybridMultilevel"/>
    <w:tmpl w:val="D3D4FCD6"/>
    <w:lvl w:ilvl="0" w:tplc="6196368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30545B4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702E6AAB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3">
    <w:nsid w:val="71093BA3"/>
    <w:multiLevelType w:val="hybridMultilevel"/>
    <w:tmpl w:val="612E936E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4">
    <w:nsid w:val="717743CA"/>
    <w:multiLevelType w:val="hybridMultilevel"/>
    <w:tmpl w:val="E2CC63FE"/>
    <w:lvl w:ilvl="0" w:tplc="D9A654C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5">
    <w:nsid w:val="72EB65F7"/>
    <w:multiLevelType w:val="multilevel"/>
    <w:tmpl w:val="612E936E"/>
    <w:lvl w:ilvl="0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6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ACE1580"/>
    <w:multiLevelType w:val="multilevel"/>
    <w:tmpl w:val="0900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8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11"/>
  </w:num>
  <w:num w:numId="3">
    <w:abstractNumId w:val="36"/>
  </w:num>
  <w:num w:numId="4">
    <w:abstractNumId w:val="2"/>
  </w:num>
  <w:num w:numId="5">
    <w:abstractNumId w:val="12"/>
  </w:num>
  <w:num w:numId="6">
    <w:abstractNumId w:val="38"/>
  </w:num>
  <w:num w:numId="7">
    <w:abstractNumId w:val="37"/>
  </w:num>
  <w:num w:numId="8">
    <w:abstractNumId w:val="29"/>
  </w:num>
  <w:num w:numId="9">
    <w:abstractNumId w:val="21"/>
  </w:num>
  <w:num w:numId="10">
    <w:abstractNumId w:val="22"/>
  </w:num>
  <w:num w:numId="11">
    <w:abstractNumId w:val="14"/>
  </w:num>
  <w:num w:numId="12">
    <w:abstractNumId w:val="10"/>
  </w:num>
  <w:num w:numId="13">
    <w:abstractNumId w:val="34"/>
  </w:num>
  <w:num w:numId="14">
    <w:abstractNumId w:val="8"/>
  </w:num>
  <w:num w:numId="15">
    <w:abstractNumId w:val="25"/>
  </w:num>
  <w:num w:numId="16">
    <w:abstractNumId w:val="5"/>
  </w:num>
  <w:num w:numId="17">
    <w:abstractNumId w:val="19"/>
  </w:num>
  <w:num w:numId="18">
    <w:abstractNumId w:val="28"/>
  </w:num>
  <w:num w:numId="19">
    <w:abstractNumId w:val="23"/>
  </w:num>
  <w:num w:numId="20">
    <w:abstractNumId w:val="26"/>
  </w:num>
  <w:num w:numId="21">
    <w:abstractNumId w:val="20"/>
  </w:num>
  <w:num w:numId="22">
    <w:abstractNumId w:val="6"/>
  </w:num>
  <w:num w:numId="23">
    <w:abstractNumId w:val="7"/>
  </w:num>
  <w:num w:numId="24">
    <w:abstractNumId w:val="4"/>
  </w:num>
  <w:num w:numId="25">
    <w:abstractNumId w:val="31"/>
  </w:num>
  <w:num w:numId="26">
    <w:abstractNumId w:val="13"/>
  </w:num>
  <w:num w:numId="27">
    <w:abstractNumId w:val="0"/>
  </w:num>
  <w:num w:numId="28">
    <w:abstractNumId w:val="30"/>
  </w:num>
  <w:num w:numId="29">
    <w:abstractNumId w:val="18"/>
  </w:num>
  <w:num w:numId="30">
    <w:abstractNumId w:val="17"/>
  </w:num>
  <w:num w:numId="31">
    <w:abstractNumId w:val="9"/>
  </w:num>
  <w:num w:numId="32">
    <w:abstractNumId w:val="16"/>
  </w:num>
  <w:num w:numId="33">
    <w:abstractNumId w:val="3"/>
  </w:num>
  <w:num w:numId="34">
    <w:abstractNumId w:val="32"/>
  </w:num>
  <w:num w:numId="35">
    <w:abstractNumId w:val="33"/>
  </w:num>
  <w:num w:numId="36">
    <w:abstractNumId w:val="35"/>
  </w:num>
  <w:num w:numId="37">
    <w:abstractNumId w:val="1"/>
  </w:num>
  <w:num w:numId="38">
    <w:abstractNumId w:val="24"/>
  </w:num>
  <w:num w:numId="3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50D"/>
    <w:rsid w:val="00010AB4"/>
    <w:rsid w:val="00024855"/>
    <w:rsid w:val="00024EBE"/>
    <w:rsid w:val="000264B3"/>
    <w:rsid w:val="00033129"/>
    <w:rsid w:val="00036072"/>
    <w:rsid w:val="00041082"/>
    <w:rsid w:val="00070417"/>
    <w:rsid w:val="00084AD2"/>
    <w:rsid w:val="00094317"/>
    <w:rsid w:val="0009740D"/>
    <w:rsid w:val="000B4EDB"/>
    <w:rsid w:val="000C3913"/>
    <w:rsid w:val="000D0BA4"/>
    <w:rsid w:val="001023B2"/>
    <w:rsid w:val="00136E70"/>
    <w:rsid w:val="001466AE"/>
    <w:rsid w:val="0015164B"/>
    <w:rsid w:val="00155FFE"/>
    <w:rsid w:val="0017080B"/>
    <w:rsid w:val="001919EF"/>
    <w:rsid w:val="00195D48"/>
    <w:rsid w:val="001A233F"/>
    <w:rsid w:val="001B0081"/>
    <w:rsid w:val="00235DCF"/>
    <w:rsid w:val="00247D1D"/>
    <w:rsid w:val="0025052C"/>
    <w:rsid w:val="002528D5"/>
    <w:rsid w:val="00252D2D"/>
    <w:rsid w:val="0025328D"/>
    <w:rsid w:val="0026146C"/>
    <w:rsid w:val="00262F05"/>
    <w:rsid w:val="00265BD3"/>
    <w:rsid w:val="00277E4D"/>
    <w:rsid w:val="00281EB3"/>
    <w:rsid w:val="00294009"/>
    <w:rsid w:val="002A5CE6"/>
    <w:rsid w:val="002A72F7"/>
    <w:rsid w:val="002B08F2"/>
    <w:rsid w:val="002B5AA5"/>
    <w:rsid w:val="002C12DD"/>
    <w:rsid w:val="002C60B2"/>
    <w:rsid w:val="002F5F55"/>
    <w:rsid w:val="00347767"/>
    <w:rsid w:val="00352A9E"/>
    <w:rsid w:val="003709A4"/>
    <w:rsid w:val="00375125"/>
    <w:rsid w:val="003A724D"/>
    <w:rsid w:val="003B285F"/>
    <w:rsid w:val="003B3A44"/>
    <w:rsid w:val="003C040B"/>
    <w:rsid w:val="003D1D48"/>
    <w:rsid w:val="003E18E9"/>
    <w:rsid w:val="003E30E0"/>
    <w:rsid w:val="00422EA1"/>
    <w:rsid w:val="0043135D"/>
    <w:rsid w:val="00441154"/>
    <w:rsid w:val="004431B9"/>
    <w:rsid w:val="004513CC"/>
    <w:rsid w:val="0046286D"/>
    <w:rsid w:val="00471BA4"/>
    <w:rsid w:val="0048175D"/>
    <w:rsid w:val="00482B42"/>
    <w:rsid w:val="00485E75"/>
    <w:rsid w:val="004B0AD8"/>
    <w:rsid w:val="004B247C"/>
    <w:rsid w:val="004E2FA7"/>
    <w:rsid w:val="004E5F25"/>
    <w:rsid w:val="004F5E78"/>
    <w:rsid w:val="005002DE"/>
    <w:rsid w:val="005052EF"/>
    <w:rsid w:val="0052476C"/>
    <w:rsid w:val="005347A3"/>
    <w:rsid w:val="00553F10"/>
    <w:rsid w:val="00561120"/>
    <w:rsid w:val="00566983"/>
    <w:rsid w:val="005836E5"/>
    <w:rsid w:val="005D4579"/>
    <w:rsid w:val="00621D7F"/>
    <w:rsid w:val="00623EA1"/>
    <w:rsid w:val="00626F54"/>
    <w:rsid w:val="006347FB"/>
    <w:rsid w:val="006358D5"/>
    <w:rsid w:val="00636538"/>
    <w:rsid w:val="006515B1"/>
    <w:rsid w:val="006516F6"/>
    <w:rsid w:val="00666590"/>
    <w:rsid w:val="00684206"/>
    <w:rsid w:val="0069399B"/>
    <w:rsid w:val="006A4A20"/>
    <w:rsid w:val="006A5DF4"/>
    <w:rsid w:val="006A75A0"/>
    <w:rsid w:val="006C00FC"/>
    <w:rsid w:val="006C5D1D"/>
    <w:rsid w:val="006D0A6A"/>
    <w:rsid w:val="006D449E"/>
    <w:rsid w:val="006D5185"/>
    <w:rsid w:val="006F4872"/>
    <w:rsid w:val="00706420"/>
    <w:rsid w:val="0071269B"/>
    <w:rsid w:val="007269D6"/>
    <w:rsid w:val="00726B65"/>
    <w:rsid w:val="00727AA4"/>
    <w:rsid w:val="00730F2E"/>
    <w:rsid w:val="00731FDB"/>
    <w:rsid w:val="00747373"/>
    <w:rsid w:val="007539A2"/>
    <w:rsid w:val="00753B6C"/>
    <w:rsid w:val="00765DBE"/>
    <w:rsid w:val="00784CD0"/>
    <w:rsid w:val="00795ACF"/>
    <w:rsid w:val="007A722A"/>
    <w:rsid w:val="00801D09"/>
    <w:rsid w:val="00816408"/>
    <w:rsid w:val="008278B9"/>
    <w:rsid w:val="008346B0"/>
    <w:rsid w:val="00845014"/>
    <w:rsid w:val="008557B1"/>
    <w:rsid w:val="008666B1"/>
    <w:rsid w:val="00866B21"/>
    <w:rsid w:val="00883919"/>
    <w:rsid w:val="00897B79"/>
    <w:rsid w:val="008A1C83"/>
    <w:rsid w:val="008A273A"/>
    <w:rsid w:val="008D3F4C"/>
    <w:rsid w:val="008D4BC5"/>
    <w:rsid w:val="008F15B7"/>
    <w:rsid w:val="00900354"/>
    <w:rsid w:val="009044A5"/>
    <w:rsid w:val="00912231"/>
    <w:rsid w:val="00940E9A"/>
    <w:rsid w:val="00947E9C"/>
    <w:rsid w:val="0096323F"/>
    <w:rsid w:val="00980CEF"/>
    <w:rsid w:val="009959C7"/>
    <w:rsid w:val="00997384"/>
    <w:rsid w:val="009A38E2"/>
    <w:rsid w:val="009C77DA"/>
    <w:rsid w:val="009F0972"/>
    <w:rsid w:val="00A15B59"/>
    <w:rsid w:val="00A22D49"/>
    <w:rsid w:val="00A2458A"/>
    <w:rsid w:val="00A25957"/>
    <w:rsid w:val="00A407AE"/>
    <w:rsid w:val="00A42B2B"/>
    <w:rsid w:val="00A55B72"/>
    <w:rsid w:val="00A703A0"/>
    <w:rsid w:val="00A8133F"/>
    <w:rsid w:val="00A8587F"/>
    <w:rsid w:val="00A92101"/>
    <w:rsid w:val="00A9330A"/>
    <w:rsid w:val="00AA5832"/>
    <w:rsid w:val="00AB202A"/>
    <w:rsid w:val="00AC1D44"/>
    <w:rsid w:val="00AC7D10"/>
    <w:rsid w:val="00AD31D3"/>
    <w:rsid w:val="00B03021"/>
    <w:rsid w:val="00B13B4F"/>
    <w:rsid w:val="00B25835"/>
    <w:rsid w:val="00B273C8"/>
    <w:rsid w:val="00B35EFE"/>
    <w:rsid w:val="00B439E1"/>
    <w:rsid w:val="00B4475E"/>
    <w:rsid w:val="00B50064"/>
    <w:rsid w:val="00B6688E"/>
    <w:rsid w:val="00B910B9"/>
    <w:rsid w:val="00BB4BD3"/>
    <w:rsid w:val="00BB724A"/>
    <w:rsid w:val="00BC6587"/>
    <w:rsid w:val="00BD446E"/>
    <w:rsid w:val="00BE41FF"/>
    <w:rsid w:val="00C00BD2"/>
    <w:rsid w:val="00C11232"/>
    <w:rsid w:val="00C23F5E"/>
    <w:rsid w:val="00C25007"/>
    <w:rsid w:val="00C57113"/>
    <w:rsid w:val="00C60F3F"/>
    <w:rsid w:val="00C93624"/>
    <w:rsid w:val="00CA1D28"/>
    <w:rsid w:val="00CA40F0"/>
    <w:rsid w:val="00CA6778"/>
    <w:rsid w:val="00CA68AF"/>
    <w:rsid w:val="00CA7B6C"/>
    <w:rsid w:val="00CB598B"/>
    <w:rsid w:val="00CD32D6"/>
    <w:rsid w:val="00CF547E"/>
    <w:rsid w:val="00CF58B9"/>
    <w:rsid w:val="00D13C42"/>
    <w:rsid w:val="00D1416A"/>
    <w:rsid w:val="00D15C51"/>
    <w:rsid w:val="00D540B5"/>
    <w:rsid w:val="00D81F71"/>
    <w:rsid w:val="00D87AC8"/>
    <w:rsid w:val="00DA34FC"/>
    <w:rsid w:val="00DA590B"/>
    <w:rsid w:val="00DD0B4F"/>
    <w:rsid w:val="00E13FBC"/>
    <w:rsid w:val="00E14BB0"/>
    <w:rsid w:val="00E167BA"/>
    <w:rsid w:val="00E240E0"/>
    <w:rsid w:val="00E30450"/>
    <w:rsid w:val="00E33AA0"/>
    <w:rsid w:val="00E77509"/>
    <w:rsid w:val="00E77E7F"/>
    <w:rsid w:val="00EB0687"/>
    <w:rsid w:val="00EE18D5"/>
    <w:rsid w:val="00F01475"/>
    <w:rsid w:val="00F13E9A"/>
    <w:rsid w:val="00F23263"/>
    <w:rsid w:val="00F33DBE"/>
    <w:rsid w:val="00F443FD"/>
    <w:rsid w:val="00F64DE7"/>
    <w:rsid w:val="00F737BC"/>
    <w:rsid w:val="00FA1B9A"/>
    <w:rsid w:val="00FA635B"/>
    <w:rsid w:val="00FA6B5F"/>
    <w:rsid w:val="00FA7776"/>
    <w:rsid w:val="00FE4A5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084AD2"/>
    <w:pPr>
      <w:spacing w:before="120" w:after="120"/>
    </w:pPr>
    <w:rPr>
      <w:rFonts w:ascii="Arial" w:hAnsi="Arial" w:cs="Arial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NoSpacing">
    <w:name w:val="No Spacing"/>
    <w:uiPriority w:val="99"/>
    <w:qFormat/>
    <w:locked/>
    <w:rsid w:val="0017080B"/>
    <w:rPr>
      <w:rFonts w:ascii="Arial" w:hAnsi="Arial" w:cs="Arial"/>
      <w:sz w:val="20"/>
      <w:szCs w:val="20"/>
      <w:lang w:eastAsia="en-US"/>
    </w:rPr>
  </w:style>
  <w:style w:type="paragraph" w:styleId="Title">
    <w:name w:val="Title"/>
    <w:basedOn w:val="Normal"/>
    <w:next w:val="Normal"/>
    <w:link w:val="Title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locked/>
    <w:rsid w:val="00247D1D"/>
    <w:rPr>
      <w:rFonts w:cs="Times New Roman"/>
      <w:color w:val="808080"/>
    </w:rPr>
  </w:style>
  <w:style w:type="table" w:styleId="TableGrid">
    <w:name w:val="Table Grid"/>
    <w:basedOn w:val="TableNormal"/>
    <w:uiPriority w:val="99"/>
    <w:locked/>
    <w:rsid w:val="0068420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trong">
    <w:name w:val="Strong"/>
    <w:basedOn w:val="DefaultParagraphFont"/>
    <w:uiPriority w:val="99"/>
    <w:qFormat/>
    <w:rsid w:val="00FF62A1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locked/>
    <w:rsid w:val="00E14BB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62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2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2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6300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62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2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63001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6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6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6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63005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63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41</Words>
  <Characters>245</Characters>
  <Application>Microsoft Office Outlook</Application>
  <DocSecurity>0</DocSecurity>
  <Lines>0</Lines>
  <Paragraphs>0</Paragraphs>
  <ScaleCrop>false</ScaleCrop>
  <Company>San Fantasico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subject/>
  <dc:creator>pribylovagabriela</dc:creator>
  <cp:keywords>Šablona, DUM</cp:keywords>
  <dc:description/>
  <cp:lastModifiedBy>Uzivatel</cp:lastModifiedBy>
  <cp:revision>5</cp:revision>
  <dcterms:created xsi:type="dcterms:W3CDTF">2014-01-26T13:48:00Z</dcterms:created>
  <dcterms:modified xsi:type="dcterms:W3CDTF">2014-02-01T11:23:00Z</dcterms:modified>
</cp:coreProperties>
</file>