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AC" w:rsidRDefault="005D4579" w:rsidP="00C530A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530AC">
        <w:rPr>
          <w:rFonts w:ascii="Comic Sans MS" w:hAnsi="Comic Sans MS" w:cs="Comic Sans MS"/>
          <w:b/>
          <w:bCs/>
          <w:color w:val="024595"/>
          <w:sz w:val="54"/>
          <w:szCs w:val="54"/>
        </w:rPr>
        <w:t>Lexikologie                        Slovní</w:t>
      </w:r>
      <w:proofErr w:type="gramEnd"/>
      <w:r w:rsidR="00C530A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zásoba z hlediska stylistického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530AC" w:rsidRPr="00CF4C53" w:rsidRDefault="00C530AC" w:rsidP="007C02C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F4C53">
        <w:rPr>
          <w:sz w:val="24"/>
          <w:szCs w:val="24"/>
        </w:rPr>
        <w:lastRenderedPageBreak/>
        <w:t>Doplňte správné termíny na základě jejich definice.</w:t>
      </w:r>
    </w:p>
    <w:p w:rsidR="00C530AC" w:rsidRPr="00CF4C53" w:rsidRDefault="00C530AC" w:rsidP="00C530AC">
      <w:pPr>
        <w:pStyle w:val="Odstavecseseznamem"/>
        <w:rPr>
          <w:sz w:val="24"/>
          <w:szCs w:val="24"/>
        </w:rPr>
      </w:pPr>
    </w:p>
    <w:p w:rsidR="007C02CA" w:rsidRPr="00CF4C53" w:rsidRDefault="007C02CA" w:rsidP="00C530AC">
      <w:pPr>
        <w:pStyle w:val="Odstavecseseznamem"/>
        <w:rPr>
          <w:sz w:val="24"/>
          <w:szCs w:val="24"/>
        </w:rPr>
      </w:pPr>
    </w:p>
    <w:p w:rsidR="00C530AC" w:rsidRPr="00CF4C53" w:rsidRDefault="00C530AC" w:rsidP="007C02CA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>Slovo záporn</w:t>
      </w:r>
      <w:r w:rsidR="002A4C81">
        <w:rPr>
          <w:sz w:val="24"/>
          <w:szCs w:val="24"/>
        </w:rPr>
        <w:t>ě citově zabarvené, nadávka</w:t>
      </w:r>
    </w:p>
    <w:p w:rsidR="00C530AC" w:rsidRPr="00CF4C53" w:rsidRDefault="00C530AC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 xml:space="preserve">Slovo zastaralé, </w:t>
      </w:r>
      <w:r w:rsidR="00CF4C53">
        <w:rPr>
          <w:sz w:val="24"/>
          <w:szCs w:val="24"/>
        </w:rPr>
        <w:t>dnes již nahrazené slovem jiným</w:t>
      </w:r>
    </w:p>
    <w:p w:rsidR="00C530AC" w:rsidRPr="00CF4C53" w:rsidRDefault="00CF4C53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Slovo nově vytvořené</w:t>
      </w:r>
    </w:p>
    <w:p w:rsidR="00CF4C53" w:rsidRDefault="00C530AC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>Slovo</w:t>
      </w:r>
      <w:r w:rsidR="00CF4C53">
        <w:rPr>
          <w:sz w:val="24"/>
          <w:szCs w:val="24"/>
        </w:rPr>
        <w:t xml:space="preserve"> typické pro publicistický styl</w:t>
      </w:r>
    </w:p>
    <w:p w:rsidR="00C530AC" w:rsidRPr="00CF4C53" w:rsidRDefault="00CF4C53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 xml:space="preserve"> </w:t>
      </w:r>
      <w:r w:rsidR="00C530AC" w:rsidRPr="00CF4C53">
        <w:rPr>
          <w:sz w:val="24"/>
          <w:szCs w:val="24"/>
        </w:rPr>
        <w:t>Slovo básnické</w:t>
      </w:r>
    </w:p>
    <w:p w:rsidR="00C530AC" w:rsidRPr="00CF4C53" w:rsidRDefault="00C530AC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>Slovo zhrubělé</w:t>
      </w:r>
    </w:p>
    <w:p w:rsidR="00C530AC" w:rsidRPr="00CF4C53" w:rsidRDefault="00C530AC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>Slovo zjemnělé</w:t>
      </w:r>
    </w:p>
    <w:p w:rsidR="00C530AC" w:rsidRPr="00CF4C53" w:rsidRDefault="00C530AC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>Slovo, které pojmenovává zaniklý jev</w:t>
      </w:r>
    </w:p>
    <w:p w:rsidR="00C530AC" w:rsidRPr="00CF4C53" w:rsidRDefault="00C530AC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>Mluva deklasovaných vrstev</w:t>
      </w:r>
      <w:r w:rsidR="002A4C81">
        <w:rPr>
          <w:sz w:val="24"/>
          <w:szCs w:val="24"/>
        </w:rPr>
        <w:t xml:space="preserve"> společnosti</w:t>
      </w:r>
    </w:p>
    <w:p w:rsidR="00C530AC" w:rsidRPr="00CF4C53" w:rsidRDefault="00C530AC" w:rsidP="00C530A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CF4C53">
        <w:rPr>
          <w:sz w:val="24"/>
          <w:szCs w:val="24"/>
        </w:rPr>
        <w:t>Mluva zájmových skupin</w:t>
      </w:r>
    </w:p>
    <w:p w:rsidR="00C530AC" w:rsidRPr="00CF4C53" w:rsidRDefault="00C530AC" w:rsidP="00C530AC">
      <w:pPr>
        <w:rPr>
          <w:sz w:val="24"/>
          <w:szCs w:val="24"/>
        </w:rPr>
      </w:pPr>
    </w:p>
    <w:p w:rsidR="00C530AC" w:rsidRPr="00CF4C53" w:rsidRDefault="00C530AC" w:rsidP="005D4579">
      <w:pPr>
        <w:rPr>
          <w:sz w:val="24"/>
          <w:szCs w:val="24"/>
        </w:rPr>
      </w:pPr>
    </w:p>
    <w:p w:rsidR="00961201" w:rsidRDefault="00C530AC" w:rsidP="005D4579">
      <w:r w:rsidRPr="00C530AC">
        <w:rPr>
          <w:noProof/>
          <w:lang w:eastAsia="cs-CZ"/>
        </w:rPr>
        <w:drawing>
          <wp:inline distT="0" distB="0" distL="0" distR="0">
            <wp:extent cx="4543425" cy="2736621"/>
            <wp:effectExtent l="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73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201" w:rsidRPr="00961201" w:rsidRDefault="00961201" w:rsidP="00961201"/>
    <w:p w:rsidR="00961201" w:rsidRPr="00961201" w:rsidRDefault="00961201" w:rsidP="00961201"/>
    <w:p w:rsidR="00961201" w:rsidRPr="00961201" w:rsidRDefault="00961201" w:rsidP="00961201"/>
    <w:p w:rsidR="00961201" w:rsidRPr="00961201" w:rsidRDefault="00961201" w:rsidP="00961201"/>
    <w:p w:rsidR="00961201" w:rsidRDefault="00961201" w:rsidP="00961201"/>
    <w:p w:rsidR="00961201" w:rsidRDefault="00961201" w:rsidP="00961201"/>
    <w:p w:rsidR="0017080B" w:rsidRDefault="00961201" w:rsidP="00961201">
      <w:pPr>
        <w:tabs>
          <w:tab w:val="left" w:pos="1038"/>
        </w:tabs>
      </w:pPr>
      <w:r>
        <w:tab/>
      </w:r>
    </w:p>
    <w:p w:rsidR="00961201" w:rsidRPr="00CF4C53" w:rsidRDefault="00961201" w:rsidP="00CF4C53">
      <w:pPr>
        <w:tabs>
          <w:tab w:val="left" w:pos="1038"/>
        </w:tabs>
        <w:rPr>
          <w:sz w:val="24"/>
          <w:szCs w:val="24"/>
        </w:rPr>
      </w:pPr>
    </w:p>
    <w:p w:rsidR="00CF4C53" w:rsidRPr="00CF4C53" w:rsidRDefault="00CF4C53" w:rsidP="00CF4C53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CF4C53">
        <w:rPr>
          <w:sz w:val="24"/>
          <w:szCs w:val="24"/>
        </w:rPr>
        <w:t xml:space="preserve"> </w:t>
      </w:r>
      <w:r w:rsidR="00AB6651">
        <w:rPr>
          <w:sz w:val="24"/>
          <w:szCs w:val="24"/>
        </w:rPr>
        <w:t xml:space="preserve">Roztřiďte </w:t>
      </w:r>
      <w:r w:rsidRPr="00CF4C53">
        <w:rPr>
          <w:sz w:val="24"/>
          <w:szCs w:val="24"/>
        </w:rPr>
        <w:t>jednotlivé příklady slovní zásoby:</w:t>
      </w:r>
    </w:p>
    <w:p w:rsidR="00CF4C53" w:rsidRPr="00CF4C53" w:rsidRDefault="00CF4C53" w:rsidP="00CF4C53">
      <w:pPr>
        <w:rPr>
          <w:rFonts w:asciiTheme="minorHAnsi" w:hAnsiTheme="minorHAnsi"/>
          <w:sz w:val="24"/>
          <w:szCs w:val="24"/>
        </w:rPr>
      </w:pPr>
    </w:p>
    <w:p w:rsidR="00CF4C53" w:rsidRPr="00CF4C53" w:rsidRDefault="00CF4C53" w:rsidP="00CF4C53">
      <w:pPr>
        <w:rPr>
          <w:rFonts w:asciiTheme="minorHAnsi" w:hAnsiTheme="minorHAnsi"/>
          <w:sz w:val="24"/>
          <w:szCs w:val="24"/>
        </w:rPr>
      </w:pPr>
    </w:p>
    <w:p w:rsidR="00CF4C53" w:rsidRPr="00CF4C53" w:rsidRDefault="00CF4C53" w:rsidP="00CF4C53">
      <w:pPr>
        <w:ind w:left="360"/>
        <w:jc w:val="both"/>
        <w:rPr>
          <w:rFonts w:asciiTheme="minorHAnsi" w:hAnsiTheme="minorHAnsi"/>
          <w:i/>
          <w:sz w:val="24"/>
          <w:szCs w:val="24"/>
        </w:rPr>
      </w:pPr>
      <w:r w:rsidRPr="00CF4C53">
        <w:rPr>
          <w:rFonts w:asciiTheme="minorHAnsi" w:hAnsiTheme="minorHAnsi"/>
          <w:i/>
          <w:sz w:val="24"/>
          <w:szCs w:val="24"/>
        </w:rPr>
        <w:t>šupl</w:t>
      </w:r>
      <w:r w:rsidR="007D2635">
        <w:rPr>
          <w:rFonts w:asciiTheme="minorHAnsi" w:hAnsiTheme="minorHAnsi"/>
          <w:i/>
          <w:sz w:val="24"/>
          <w:szCs w:val="24"/>
        </w:rPr>
        <w:t xml:space="preserve">era, </w:t>
      </w:r>
      <w:proofErr w:type="spellStart"/>
      <w:r w:rsidR="007D2635">
        <w:rPr>
          <w:rFonts w:asciiTheme="minorHAnsi" w:hAnsiTheme="minorHAnsi"/>
          <w:i/>
          <w:sz w:val="24"/>
          <w:szCs w:val="24"/>
        </w:rPr>
        <w:t>flaška</w:t>
      </w:r>
      <w:proofErr w:type="spellEnd"/>
      <w:r w:rsidR="007D2635">
        <w:rPr>
          <w:rFonts w:asciiTheme="minorHAnsi" w:hAnsiTheme="minorHAnsi"/>
          <w:i/>
          <w:sz w:val="24"/>
          <w:szCs w:val="24"/>
        </w:rPr>
        <w:t>, halapartna, lásko moje</w:t>
      </w:r>
      <w:r w:rsidRPr="00CF4C53">
        <w:rPr>
          <w:rFonts w:asciiTheme="minorHAnsi" w:hAnsiTheme="minorHAnsi"/>
          <w:i/>
          <w:sz w:val="24"/>
          <w:szCs w:val="24"/>
        </w:rPr>
        <w:t xml:space="preserve">, biflovat se,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kecat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odešel na věčnost,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hulvát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šlehnout si,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kráčivec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>, gympl, luna, perník (pervitin), dům,</w:t>
      </w:r>
      <w:r w:rsidR="007D2635">
        <w:rPr>
          <w:rFonts w:asciiTheme="minorHAnsi" w:hAnsiTheme="minorHAnsi"/>
          <w:i/>
          <w:sz w:val="24"/>
          <w:szCs w:val="24"/>
        </w:rPr>
        <w:t xml:space="preserve"> děťátko,</w:t>
      </w:r>
      <w:r w:rsidRPr="00CF4C53">
        <w:rPr>
          <w:rFonts w:asciiTheme="minorHAnsi" w:hAnsiTheme="minorHAnsi"/>
          <w:i/>
          <w:sz w:val="24"/>
          <w:szCs w:val="24"/>
        </w:rPr>
        <w:t xml:space="preserve"> babizna, kluk, atribut, trafo, rupnout </w:t>
      </w:r>
      <w:r w:rsidR="00E13004">
        <w:rPr>
          <w:rFonts w:asciiTheme="minorHAnsi" w:hAnsiTheme="minorHAnsi"/>
          <w:i/>
          <w:sz w:val="24"/>
          <w:szCs w:val="24"/>
        </w:rPr>
        <w:br/>
      </w:r>
      <w:r w:rsidRPr="00CF4C53">
        <w:rPr>
          <w:rFonts w:asciiTheme="minorHAnsi" w:hAnsiTheme="minorHAnsi"/>
          <w:i/>
          <w:sz w:val="24"/>
          <w:szCs w:val="24"/>
        </w:rPr>
        <w:t xml:space="preserve">u zkoušky, červený, asimilace,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ksicht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>, Janinka, průmyslovka, ale,</w:t>
      </w:r>
      <w:r w:rsidR="007D2635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="007D2635">
        <w:rPr>
          <w:rFonts w:asciiTheme="minorHAnsi" w:hAnsiTheme="minorHAnsi"/>
          <w:i/>
          <w:sz w:val="24"/>
          <w:szCs w:val="24"/>
        </w:rPr>
        <w:t>uchlastat</w:t>
      </w:r>
      <w:proofErr w:type="spellEnd"/>
      <w:r w:rsidR="007D2635">
        <w:rPr>
          <w:rFonts w:asciiTheme="minorHAnsi" w:hAnsiTheme="minorHAnsi"/>
          <w:i/>
          <w:sz w:val="24"/>
          <w:szCs w:val="24"/>
        </w:rPr>
        <w:t xml:space="preserve"> se,</w:t>
      </w:r>
      <w:r w:rsidRPr="00CF4C53">
        <w:rPr>
          <w:rFonts w:asciiTheme="minorHAnsi" w:hAnsiTheme="minorHAnsi"/>
          <w:i/>
          <w:sz w:val="24"/>
          <w:szCs w:val="24"/>
        </w:rPr>
        <w:t xml:space="preserve"> anžto, dříve narození, hajat,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raubíř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hrdobec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škatule, zemáky,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dépéháčko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modrojas, hardware, nedat zkoušku, palcát, silozpyt (fyzika), privatizace, nulák,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paci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paci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>, Pavlík, pravit, tráva (droga), vytunelovat ban</w:t>
      </w:r>
      <w:r w:rsidR="007D2635">
        <w:rPr>
          <w:rFonts w:asciiTheme="minorHAnsi" w:hAnsiTheme="minorHAnsi"/>
          <w:i/>
          <w:sz w:val="24"/>
          <w:szCs w:val="24"/>
        </w:rPr>
        <w:t>ku,</w:t>
      </w:r>
      <w:r w:rsidRPr="00CF4C53">
        <w:rPr>
          <w:rFonts w:asciiTheme="minorHAnsi" w:hAnsiTheme="minorHAnsi"/>
          <w:i/>
          <w:sz w:val="24"/>
          <w:szCs w:val="24"/>
        </w:rPr>
        <w:t xml:space="preserve"> děvucha</w:t>
      </w:r>
      <w:r>
        <w:rPr>
          <w:rFonts w:asciiTheme="minorHAnsi" w:hAnsiTheme="minorHAnsi"/>
          <w:i/>
          <w:sz w:val="24"/>
          <w:szCs w:val="24"/>
        </w:rPr>
        <w:t>, leasing</w:t>
      </w:r>
      <w:r w:rsidR="007D2635">
        <w:rPr>
          <w:rFonts w:asciiTheme="minorHAnsi" w:hAnsiTheme="minorHAnsi"/>
          <w:i/>
          <w:sz w:val="24"/>
          <w:szCs w:val="24"/>
        </w:rPr>
        <w:t>, chcípnout</w:t>
      </w:r>
    </w:p>
    <w:p w:rsidR="00CF4C53" w:rsidRPr="00CF4C53" w:rsidRDefault="00CF4C53" w:rsidP="00CF4C53">
      <w:pPr>
        <w:rPr>
          <w:rFonts w:asciiTheme="minorHAnsi" w:hAnsiTheme="minorHAnsi"/>
          <w:sz w:val="24"/>
          <w:szCs w:val="24"/>
        </w:rPr>
      </w:pPr>
    </w:p>
    <w:p w:rsidR="00CF4C53" w:rsidRPr="00CF4C53" w:rsidRDefault="00CF4C53" w:rsidP="00CF4C53">
      <w:pPr>
        <w:pStyle w:val="Odstavecseseznamem"/>
        <w:rPr>
          <w:b/>
          <w:sz w:val="24"/>
          <w:szCs w:val="24"/>
        </w:rPr>
      </w:pPr>
    </w:p>
    <w:p w:rsidR="00CF4C53" w:rsidRPr="00CF4C53" w:rsidRDefault="00CF4C53" w:rsidP="00CF4C53">
      <w:pPr>
        <w:pStyle w:val="Odstavecseseznamem"/>
        <w:numPr>
          <w:ilvl w:val="0"/>
          <w:numId w:val="3"/>
        </w:numPr>
        <w:rPr>
          <w:b/>
          <w:sz w:val="24"/>
          <w:szCs w:val="24"/>
        </w:rPr>
      </w:pPr>
      <w:r w:rsidRPr="00CF4C53">
        <w:rPr>
          <w:b/>
          <w:sz w:val="24"/>
          <w:szCs w:val="24"/>
        </w:rPr>
        <w:t>Podle spisovnosti</w:t>
      </w:r>
    </w:p>
    <w:p w:rsidR="00CF4C53" w:rsidRPr="00CF4C53" w:rsidRDefault="00CF4C53" w:rsidP="00CF4C53">
      <w:pPr>
        <w:pStyle w:val="Odstavecseseznamem"/>
        <w:numPr>
          <w:ilvl w:val="0"/>
          <w:numId w:val="4"/>
        </w:numPr>
        <w:rPr>
          <w:sz w:val="24"/>
          <w:szCs w:val="24"/>
          <w:u w:val="single"/>
        </w:rPr>
      </w:pPr>
      <w:r w:rsidRPr="00CF4C53">
        <w:rPr>
          <w:sz w:val="24"/>
          <w:szCs w:val="24"/>
          <w:u w:val="single"/>
        </w:rPr>
        <w:t>slova spisovná</w:t>
      </w:r>
    </w:p>
    <w:p w:rsidR="00CF4C53" w:rsidRPr="00CF4C53" w:rsidRDefault="00CF4C53" w:rsidP="00CF4C53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CF4C53">
        <w:rPr>
          <w:sz w:val="24"/>
          <w:szCs w:val="24"/>
        </w:rPr>
        <w:t>slova spisovně neutrá</w:t>
      </w:r>
      <w:r w:rsidR="00AB6651">
        <w:rPr>
          <w:sz w:val="24"/>
          <w:szCs w:val="24"/>
        </w:rPr>
        <w:t>lní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dům, červený,</w:t>
      </w:r>
      <w:r w:rsidR="007D2635" w:rsidRPr="007D2635">
        <w:rPr>
          <w:b/>
          <w:i/>
          <w:sz w:val="24"/>
          <w:szCs w:val="24"/>
        </w:rPr>
        <w:t xml:space="preserve"> </w:t>
      </w:r>
      <w:r w:rsidR="00AB6651" w:rsidRPr="007D2635">
        <w:rPr>
          <w:b/>
          <w:i/>
          <w:sz w:val="24"/>
          <w:szCs w:val="24"/>
        </w:rPr>
        <w:t>ale</w:t>
      </w:r>
    </w:p>
    <w:p w:rsidR="00CF4C53" w:rsidRPr="00CF4C53" w:rsidRDefault="00CF4C53" w:rsidP="00CF4C53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CF4C53">
        <w:rPr>
          <w:sz w:val="24"/>
          <w:szCs w:val="24"/>
        </w:rPr>
        <w:t>slova hovoro</w:t>
      </w:r>
      <w:r w:rsidR="00AB6651">
        <w:rPr>
          <w:sz w:val="24"/>
          <w:szCs w:val="24"/>
        </w:rPr>
        <w:t>vá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gympl, kluk, průmyslovka</w:t>
      </w:r>
      <w:r w:rsidR="00AB6651">
        <w:rPr>
          <w:sz w:val="24"/>
          <w:szCs w:val="24"/>
        </w:rPr>
        <w:tab/>
      </w:r>
    </w:p>
    <w:p w:rsidR="00CF4C53" w:rsidRPr="007D2635" w:rsidRDefault="00CF4C53" w:rsidP="00CF4C53">
      <w:pPr>
        <w:pStyle w:val="Odstavecseseznamem"/>
        <w:numPr>
          <w:ilvl w:val="0"/>
          <w:numId w:val="5"/>
        </w:numPr>
        <w:rPr>
          <w:b/>
          <w:i/>
          <w:sz w:val="24"/>
          <w:szCs w:val="24"/>
        </w:rPr>
      </w:pPr>
      <w:r w:rsidRPr="00CF4C53">
        <w:rPr>
          <w:sz w:val="24"/>
          <w:szCs w:val="24"/>
        </w:rPr>
        <w:t>slova knižní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anžto</w:t>
      </w:r>
      <w:r w:rsidR="007D2635" w:rsidRPr="007D2635">
        <w:rPr>
          <w:b/>
          <w:i/>
          <w:sz w:val="24"/>
          <w:szCs w:val="24"/>
        </w:rPr>
        <w:t>, pravit</w:t>
      </w:r>
    </w:p>
    <w:p w:rsidR="00CF4C53" w:rsidRPr="00CF4C53" w:rsidRDefault="00CF4C53" w:rsidP="00CF4C53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CF4C53">
        <w:rPr>
          <w:sz w:val="24"/>
          <w:szCs w:val="24"/>
        </w:rPr>
        <w:t>slova odborná = termíny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atribut, asimilace</w:t>
      </w:r>
      <w:r w:rsidR="007D2635" w:rsidRPr="007D2635">
        <w:rPr>
          <w:b/>
          <w:i/>
          <w:sz w:val="24"/>
          <w:szCs w:val="24"/>
        </w:rPr>
        <w:t>, hardware, leasing</w:t>
      </w:r>
    </w:p>
    <w:p w:rsidR="00CF4C53" w:rsidRPr="00CF4C53" w:rsidRDefault="00CF4C53" w:rsidP="00CF4C53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CF4C53">
        <w:rPr>
          <w:sz w:val="24"/>
          <w:szCs w:val="24"/>
        </w:rPr>
        <w:t>slova básnic</w:t>
      </w:r>
      <w:r w:rsidR="00AB6651">
        <w:rPr>
          <w:sz w:val="24"/>
          <w:szCs w:val="24"/>
        </w:rPr>
        <w:t>ká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luna</w:t>
      </w:r>
      <w:r w:rsidR="007D2635" w:rsidRPr="007D2635">
        <w:rPr>
          <w:b/>
          <w:i/>
          <w:sz w:val="24"/>
          <w:szCs w:val="24"/>
        </w:rPr>
        <w:t>, modrojas</w:t>
      </w:r>
      <w:r w:rsidR="00AB6651">
        <w:rPr>
          <w:sz w:val="24"/>
          <w:szCs w:val="24"/>
        </w:rPr>
        <w:tab/>
      </w:r>
    </w:p>
    <w:p w:rsidR="00CF4C53" w:rsidRPr="00CF4C53" w:rsidRDefault="00CF4C53" w:rsidP="00CF4C53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CF4C53">
        <w:rPr>
          <w:sz w:val="24"/>
          <w:szCs w:val="24"/>
        </w:rPr>
        <w:t>básnické neologi</w:t>
      </w:r>
      <w:r w:rsidR="00AB6651">
        <w:rPr>
          <w:sz w:val="24"/>
          <w:szCs w:val="24"/>
        </w:rPr>
        <w:t>smy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proofErr w:type="spellStart"/>
      <w:r w:rsidR="00AB6651" w:rsidRPr="007D2635">
        <w:rPr>
          <w:b/>
          <w:i/>
          <w:sz w:val="24"/>
          <w:szCs w:val="24"/>
        </w:rPr>
        <w:t>kráčivec</w:t>
      </w:r>
      <w:proofErr w:type="spellEnd"/>
      <w:r w:rsidR="00AB6651" w:rsidRPr="007D2635">
        <w:rPr>
          <w:b/>
          <w:i/>
          <w:sz w:val="24"/>
          <w:szCs w:val="24"/>
        </w:rPr>
        <w:t xml:space="preserve">, </w:t>
      </w:r>
      <w:proofErr w:type="spellStart"/>
      <w:r w:rsidR="00AB6651" w:rsidRPr="007D2635">
        <w:rPr>
          <w:b/>
          <w:i/>
          <w:sz w:val="24"/>
          <w:szCs w:val="24"/>
        </w:rPr>
        <w:t>hrdobec</w:t>
      </w:r>
      <w:proofErr w:type="spellEnd"/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</w:p>
    <w:p w:rsidR="00CF4C53" w:rsidRPr="00CF4C53" w:rsidRDefault="00CF4C53" w:rsidP="00CF4C53">
      <w:pPr>
        <w:pStyle w:val="Odstavecseseznamem"/>
        <w:ind w:left="1080"/>
        <w:rPr>
          <w:sz w:val="24"/>
          <w:szCs w:val="24"/>
          <w:u w:val="single"/>
        </w:rPr>
      </w:pPr>
    </w:p>
    <w:p w:rsidR="00CF4C53" w:rsidRPr="00CF4C53" w:rsidRDefault="00CF4C53" w:rsidP="00CF4C53">
      <w:pPr>
        <w:pStyle w:val="Odstavecseseznamem"/>
        <w:numPr>
          <w:ilvl w:val="0"/>
          <w:numId w:val="4"/>
        </w:numPr>
        <w:rPr>
          <w:sz w:val="24"/>
          <w:szCs w:val="24"/>
          <w:u w:val="single"/>
        </w:rPr>
      </w:pPr>
      <w:r w:rsidRPr="00CF4C53">
        <w:rPr>
          <w:sz w:val="24"/>
          <w:szCs w:val="24"/>
          <w:u w:val="single"/>
        </w:rPr>
        <w:t>slova nespisovná</w:t>
      </w:r>
    </w:p>
    <w:p w:rsidR="00CF4C53" w:rsidRPr="00CF4C53" w:rsidRDefault="00AB6651" w:rsidP="00CF4C5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slova obecná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7D2635">
        <w:rPr>
          <w:b/>
          <w:i/>
          <w:sz w:val="24"/>
          <w:szCs w:val="24"/>
        </w:rPr>
        <w:t>flaška</w:t>
      </w:r>
      <w:proofErr w:type="spellEnd"/>
      <w:r w:rsidRPr="007D2635">
        <w:rPr>
          <w:b/>
          <w:i/>
          <w:sz w:val="24"/>
          <w:szCs w:val="24"/>
        </w:rPr>
        <w:t>, škatule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F4C53" w:rsidRPr="00CF4C53" w:rsidRDefault="00CF4C53" w:rsidP="00CF4C5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nářeč</w:t>
      </w:r>
      <w:r w:rsidR="00AB6651">
        <w:rPr>
          <w:sz w:val="24"/>
          <w:szCs w:val="24"/>
        </w:rPr>
        <w:t>í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zemáky</w:t>
      </w:r>
      <w:r w:rsidR="007D2635" w:rsidRPr="007D2635">
        <w:rPr>
          <w:b/>
          <w:i/>
          <w:sz w:val="24"/>
          <w:szCs w:val="24"/>
        </w:rPr>
        <w:t>, děvucha</w:t>
      </w:r>
    </w:p>
    <w:p w:rsidR="00CF4C53" w:rsidRPr="00CF4C53" w:rsidRDefault="00CF4C53" w:rsidP="00CF4C5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profe</w:t>
      </w:r>
      <w:r w:rsidR="00AB6651">
        <w:rPr>
          <w:sz w:val="24"/>
          <w:szCs w:val="24"/>
        </w:rPr>
        <w:t>sionalismus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 xml:space="preserve">šuplera, trafo, </w:t>
      </w:r>
      <w:proofErr w:type="spellStart"/>
      <w:r w:rsidR="00AB6651" w:rsidRPr="007D2635">
        <w:rPr>
          <w:b/>
          <w:i/>
          <w:sz w:val="24"/>
          <w:szCs w:val="24"/>
        </w:rPr>
        <w:t>dépéháčko</w:t>
      </w:r>
      <w:proofErr w:type="spellEnd"/>
      <w:r w:rsidR="007D2635" w:rsidRPr="007D2635">
        <w:rPr>
          <w:b/>
          <w:i/>
          <w:sz w:val="24"/>
          <w:szCs w:val="24"/>
        </w:rPr>
        <w:t>, nulák</w:t>
      </w:r>
    </w:p>
    <w:p w:rsidR="00CF4C53" w:rsidRPr="00CF4C53" w:rsidRDefault="00CF4C53" w:rsidP="00CF4C5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slan</w:t>
      </w:r>
      <w:r w:rsidR="00AB6651">
        <w:rPr>
          <w:sz w:val="24"/>
          <w:szCs w:val="24"/>
        </w:rPr>
        <w:t>g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biflovat se, rupnout u zkoušky</w:t>
      </w:r>
      <w:r w:rsidR="007D2635" w:rsidRPr="007D2635">
        <w:rPr>
          <w:b/>
          <w:i/>
          <w:sz w:val="24"/>
          <w:szCs w:val="24"/>
        </w:rPr>
        <w:t>, nedat test</w:t>
      </w:r>
      <w:r w:rsidR="00AB6651">
        <w:rPr>
          <w:sz w:val="24"/>
          <w:szCs w:val="24"/>
        </w:rPr>
        <w:tab/>
      </w:r>
    </w:p>
    <w:p w:rsidR="00CF4C53" w:rsidRPr="00CF4C53" w:rsidRDefault="00CF4C53" w:rsidP="00CF4C53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argo</w:t>
      </w:r>
      <w:r w:rsidR="00AB6651">
        <w:rPr>
          <w:sz w:val="24"/>
          <w:szCs w:val="24"/>
        </w:rPr>
        <w:t>t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šlehnout si, perník (pervitin)</w:t>
      </w:r>
      <w:r w:rsidR="007D2635" w:rsidRPr="007D2635">
        <w:rPr>
          <w:b/>
          <w:i/>
          <w:sz w:val="24"/>
          <w:szCs w:val="24"/>
        </w:rPr>
        <w:t>, tráva (droga)</w:t>
      </w:r>
    </w:p>
    <w:p w:rsidR="00CF4C53" w:rsidRPr="00CF4C53" w:rsidRDefault="00CF4C53" w:rsidP="00CF4C53">
      <w:pPr>
        <w:pStyle w:val="Odstavecseseznamem"/>
        <w:ind w:left="1800"/>
        <w:rPr>
          <w:sz w:val="24"/>
          <w:szCs w:val="24"/>
        </w:rPr>
      </w:pPr>
    </w:p>
    <w:p w:rsidR="00CF4C53" w:rsidRDefault="00CF4C53" w:rsidP="00CF4C53">
      <w:pPr>
        <w:pStyle w:val="Odstavecseseznamem"/>
        <w:rPr>
          <w:b/>
          <w:sz w:val="24"/>
          <w:szCs w:val="24"/>
        </w:rPr>
      </w:pPr>
    </w:p>
    <w:p w:rsidR="00CF4C53" w:rsidRPr="00CF4C53" w:rsidRDefault="00CF4C53" w:rsidP="00CF4C53">
      <w:pPr>
        <w:pStyle w:val="Odstavecseseznamem"/>
        <w:numPr>
          <w:ilvl w:val="0"/>
          <w:numId w:val="3"/>
        </w:numPr>
        <w:rPr>
          <w:b/>
          <w:sz w:val="24"/>
          <w:szCs w:val="24"/>
        </w:rPr>
      </w:pPr>
      <w:r w:rsidRPr="00CF4C53">
        <w:rPr>
          <w:b/>
          <w:sz w:val="24"/>
          <w:szCs w:val="24"/>
        </w:rPr>
        <w:t>Podle dobového výskyt</w:t>
      </w:r>
    </w:p>
    <w:p w:rsidR="00CF4C53" w:rsidRPr="00CF4C53" w:rsidRDefault="00CF4C53" w:rsidP="00CF4C53">
      <w:pPr>
        <w:pStyle w:val="Odstavecseseznamem"/>
        <w:rPr>
          <w:b/>
          <w:sz w:val="24"/>
          <w:szCs w:val="24"/>
        </w:rPr>
      </w:pPr>
    </w:p>
    <w:p w:rsidR="00CF4C53" w:rsidRPr="007D2635" w:rsidRDefault="00CF4C53" w:rsidP="00CF4C53">
      <w:pPr>
        <w:pStyle w:val="Odstavecseseznamem"/>
        <w:numPr>
          <w:ilvl w:val="0"/>
          <w:numId w:val="7"/>
        </w:numPr>
        <w:rPr>
          <w:b/>
          <w:i/>
          <w:sz w:val="24"/>
          <w:szCs w:val="24"/>
        </w:rPr>
      </w:pPr>
      <w:r w:rsidRPr="00CF4C53">
        <w:rPr>
          <w:sz w:val="24"/>
          <w:szCs w:val="24"/>
        </w:rPr>
        <w:t>archaismy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7D2635" w:rsidRPr="007D2635">
        <w:rPr>
          <w:b/>
          <w:i/>
          <w:sz w:val="24"/>
          <w:szCs w:val="24"/>
        </w:rPr>
        <w:t>silozpyt (fyzika)</w:t>
      </w:r>
    </w:p>
    <w:p w:rsidR="00CF4C53" w:rsidRPr="00CF4C53" w:rsidRDefault="00CF4C53" w:rsidP="00CF4C53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CF4C53">
        <w:rPr>
          <w:sz w:val="24"/>
          <w:szCs w:val="24"/>
        </w:rPr>
        <w:t>historismy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halapartna</w:t>
      </w:r>
      <w:r w:rsidR="007D2635" w:rsidRPr="007D2635">
        <w:rPr>
          <w:b/>
          <w:i/>
          <w:sz w:val="24"/>
          <w:szCs w:val="24"/>
        </w:rPr>
        <w:t>, palcát</w:t>
      </w:r>
    </w:p>
    <w:p w:rsidR="00CF4C53" w:rsidRPr="00CF4C53" w:rsidRDefault="00CF4C53" w:rsidP="00CF4C53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CF4C53">
        <w:rPr>
          <w:sz w:val="24"/>
          <w:szCs w:val="24"/>
        </w:rPr>
        <w:t>moderní neologis</w:t>
      </w:r>
      <w:r w:rsidR="00AB6651">
        <w:rPr>
          <w:sz w:val="24"/>
          <w:szCs w:val="24"/>
        </w:rPr>
        <w:t>my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7D2635" w:rsidRPr="007D2635">
        <w:rPr>
          <w:b/>
          <w:i/>
          <w:sz w:val="24"/>
          <w:szCs w:val="24"/>
        </w:rPr>
        <w:t>privatizace, vytunelovat banku</w:t>
      </w:r>
    </w:p>
    <w:p w:rsidR="00CF4C53" w:rsidRPr="00CF4C53" w:rsidRDefault="00CF4C53" w:rsidP="00CF4C53">
      <w:pPr>
        <w:pStyle w:val="Odstavecseseznamem"/>
        <w:ind w:left="1080"/>
        <w:rPr>
          <w:sz w:val="24"/>
          <w:szCs w:val="24"/>
        </w:rPr>
      </w:pPr>
    </w:p>
    <w:p w:rsidR="00CF4C53" w:rsidRPr="00CF4C53" w:rsidRDefault="00CF4C53" w:rsidP="00CF4C53">
      <w:pPr>
        <w:pStyle w:val="Odstavecseseznamem"/>
        <w:numPr>
          <w:ilvl w:val="0"/>
          <w:numId w:val="3"/>
        </w:numPr>
        <w:rPr>
          <w:b/>
          <w:sz w:val="24"/>
          <w:szCs w:val="24"/>
        </w:rPr>
      </w:pPr>
      <w:r w:rsidRPr="00CF4C53">
        <w:rPr>
          <w:b/>
          <w:sz w:val="24"/>
          <w:szCs w:val="24"/>
        </w:rPr>
        <w:lastRenderedPageBreak/>
        <w:t>Podle citového zabarvení (expresivita slova)</w:t>
      </w:r>
    </w:p>
    <w:p w:rsidR="00CF4C53" w:rsidRPr="00CF4C53" w:rsidRDefault="00CF4C53" w:rsidP="00CF4C53">
      <w:pPr>
        <w:pStyle w:val="Odstavecseseznamem"/>
        <w:rPr>
          <w:b/>
          <w:sz w:val="24"/>
          <w:szCs w:val="24"/>
        </w:rPr>
      </w:pPr>
    </w:p>
    <w:p w:rsidR="00CF4C53" w:rsidRPr="00CF4C53" w:rsidRDefault="00CF4C53" w:rsidP="00CF4C53">
      <w:pPr>
        <w:pStyle w:val="Odstavecseseznamem"/>
        <w:numPr>
          <w:ilvl w:val="0"/>
          <w:numId w:val="8"/>
        </w:numPr>
        <w:rPr>
          <w:sz w:val="24"/>
          <w:szCs w:val="24"/>
          <w:u w:val="single"/>
        </w:rPr>
      </w:pPr>
      <w:r w:rsidRPr="00CF4C53">
        <w:rPr>
          <w:sz w:val="24"/>
          <w:szCs w:val="24"/>
          <w:u w:val="single"/>
        </w:rPr>
        <w:t>Slova lichotivá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</w:p>
    <w:p w:rsidR="00CF4C53" w:rsidRPr="00CF4C53" w:rsidRDefault="00CF4C53" w:rsidP="00CF4C53">
      <w:pPr>
        <w:pStyle w:val="Odstavecseseznamem"/>
        <w:ind w:left="1080"/>
        <w:rPr>
          <w:sz w:val="24"/>
          <w:szCs w:val="24"/>
          <w:u w:val="single"/>
        </w:rPr>
      </w:pPr>
    </w:p>
    <w:p w:rsidR="00AB6651" w:rsidRPr="007D2635" w:rsidRDefault="00AB6651" w:rsidP="00CF4C53">
      <w:pPr>
        <w:pStyle w:val="Odstavecseseznamem"/>
        <w:numPr>
          <w:ilvl w:val="0"/>
          <w:numId w:val="9"/>
        </w:numPr>
        <w:rPr>
          <w:b/>
          <w:i/>
          <w:sz w:val="24"/>
          <w:szCs w:val="24"/>
        </w:rPr>
      </w:pPr>
      <w:r>
        <w:rPr>
          <w:sz w:val="24"/>
          <w:szCs w:val="24"/>
        </w:rPr>
        <w:t>z</w:t>
      </w:r>
      <w:r w:rsidR="00CF4C53" w:rsidRPr="00CF4C53">
        <w:rPr>
          <w:sz w:val="24"/>
          <w:szCs w:val="24"/>
        </w:rPr>
        <w:t>drobněli</w:t>
      </w:r>
      <w:r>
        <w:rPr>
          <w:sz w:val="24"/>
          <w:szCs w:val="24"/>
        </w:rPr>
        <w:t>ny</w:t>
      </w:r>
      <w:r w:rsidR="007D2635">
        <w:rPr>
          <w:sz w:val="24"/>
          <w:szCs w:val="24"/>
        </w:rPr>
        <w:tab/>
      </w:r>
      <w:r w:rsidR="007D2635">
        <w:rPr>
          <w:sz w:val="24"/>
          <w:szCs w:val="24"/>
        </w:rPr>
        <w:tab/>
      </w:r>
      <w:r w:rsidR="007D2635">
        <w:rPr>
          <w:sz w:val="24"/>
          <w:szCs w:val="24"/>
        </w:rPr>
        <w:tab/>
      </w:r>
      <w:r w:rsidR="007D2635" w:rsidRPr="007D2635">
        <w:rPr>
          <w:b/>
          <w:i/>
          <w:sz w:val="24"/>
          <w:szCs w:val="24"/>
        </w:rPr>
        <w:t>děťátko</w:t>
      </w:r>
    </w:p>
    <w:p w:rsidR="00CF4C53" w:rsidRPr="00CF4C53" w:rsidRDefault="00AB6651" w:rsidP="00CF4C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familiární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D2635">
        <w:rPr>
          <w:sz w:val="24"/>
          <w:szCs w:val="24"/>
        </w:rPr>
        <w:tab/>
      </w:r>
      <w:r w:rsidR="007D2635" w:rsidRPr="007D2635">
        <w:rPr>
          <w:b/>
          <w:i/>
          <w:sz w:val="24"/>
          <w:szCs w:val="24"/>
        </w:rPr>
        <w:t>lásko moje</w:t>
      </w:r>
      <w:r>
        <w:rPr>
          <w:sz w:val="24"/>
          <w:szCs w:val="24"/>
        </w:rPr>
        <w:tab/>
      </w:r>
    </w:p>
    <w:p w:rsidR="00CF4C53" w:rsidRPr="00CF4C53" w:rsidRDefault="00CF4C53" w:rsidP="00CF4C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CF4C53">
        <w:rPr>
          <w:sz w:val="24"/>
          <w:szCs w:val="24"/>
        </w:rPr>
        <w:t>slova děts</w:t>
      </w:r>
      <w:r w:rsidR="00AB6651">
        <w:rPr>
          <w:sz w:val="24"/>
          <w:szCs w:val="24"/>
        </w:rPr>
        <w:t>ká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hajat</w:t>
      </w:r>
      <w:r w:rsidR="007D2635" w:rsidRPr="007D2635">
        <w:rPr>
          <w:b/>
          <w:i/>
          <w:sz w:val="24"/>
          <w:szCs w:val="24"/>
        </w:rPr>
        <w:t xml:space="preserve">, </w:t>
      </w:r>
      <w:proofErr w:type="spellStart"/>
      <w:r w:rsidR="007D2635" w:rsidRPr="007D2635">
        <w:rPr>
          <w:b/>
          <w:i/>
          <w:sz w:val="24"/>
          <w:szCs w:val="24"/>
        </w:rPr>
        <w:t>paci</w:t>
      </w:r>
      <w:proofErr w:type="spellEnd"/>
      <w:r w:rsidR="007D2635" w:rsidRPr="007D2635">
        <w:rPr>
          <w:b/>
          <w:i/>
          <w:sz w:val="24"/>
          <w:szCs w:val="24"/>
        </w:rPr>
        <w:t xml:space="preserve"> </w:t>
      </w:r>
      <w:proofErr w:type="spellStart"/>
      <w:r w:rsidR="007D2635" w:rsidRPr="007D2635">
        <w:rPr>
          <w:b/>
          <w:i/>
          <w:sz w:val="24"/>
          <w:szCs w:val="24"/>
        </w:rPr>
        <w:t>paci</w:t>
      </w:r>
      <w:proofErr w:type="spellEnd"/>
    </w:p>
    <w:p w:rsidR="00CF4C53" w:rsidRPr="00CF4C53" w:rsidRDefault="00CF4C53" w:rsidP="00CF4C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CF4C53">
        <w:rPr>
          <w:sz w:val="24"/>
          <w:szCs w:val="24"/>
        </w:rPr>
        <w:t>domácká jmé</w:t>
      </w:r>
      <w:r w:rsidR="00AB6651">
        <w:rPr>
          <w:sz w:val="24"/>
          <w:szCs w:val="24"/>
        </w:rPr>
        <w:t>na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Janinka</w:t>
      </w:r>
      <w:r w:rsidR="007D2635" w:rsidRPr="007D2635">
        <w:rPr>
          <w:b/>
          <w:i/>
          <w:sz w:val="24"/>
          <w:szCs w:val="24"/>
        </w:rPr>
        <w:t>, Pavlík</w:t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</w:p>
    <w:p w:rsidR="00CF4C53" w:rsidRPr="00CF4C53" w:rsidRDefault="00CF4C53" w:rsidP="00CF4C5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 w:rsidRPr="00CF4C53">
        <w:rPr>
          <w:sz w:val="24"/>
          <w:szCs w:val="24"/>
        </w:rPr>
        <w:t>eufemismy</w:t>
      </w:r>
      <w:r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>
        <w:rPr>
          <w:sz w:val="24"/>
          <w:szCs w:val="24"/>
        </w:rPr>
        <w:tab/>
      </w:r>
      <w:r w:rsidR="00AB6651" w:rsidRPr="007D2635">
        <w:rPr>
          <w:b/>
          <w:i/>
          <w:sz w:val="24"/>
          <w:szCs w:val="24"/>
        </w:rPr>
        <w:t>odešel na věčnost, dříve narození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F4C53" w:rsidRPr="00CF4C53" w:rsidRDefault="00CF4C53" w:rsidP="00CF4C53">
      <w:pPr>
        <w:pStyle w:val="Odstavecseseznamem"/>
        <w:ind w:left="1800"/>
        <w:rPr>
          <w:sz w:val="24"/>
          <w:szCs w:val="24"/>
        </w:rPr>
      </w:pPr>
    </w:p>
    <w:p w:rsidR="00CF4C53" w:rsidRPr="00CF4C53" w:rsidRDefault="00CF4C53" w:rsidP="00CF4C53">
      <w:pPr>
        <w:pStyle w:val="Odstavecseseznamem"/>
        <w:numPr>
          <w:ilvl w:val="0"/>
          <w:numId w:val="8"/>
        </w:numPr>
        <w:rPr>
          <w:sz w:val="24"/>
          <w:szCs w:val="24"/>
          <w:u w:val="single"/>
        </w:rPr>
      </w:pPr>
      <w:r w:rsidRPr="00CF4C53">
        <w:rPr>
          <w:sz w:val="24"/>
          <w:szCs w:val="24"/>
          <w:u w:val="single"/>
        </w:rPr>
        <w:t>Slova hanlivá (pejorativa)</w:t>
      </w:r>
    </w:p>
    <w:p w:rsidR="00CF4C53" w:rsidRPr="007D2635" w:rsidRDefault="00AB6651" w:rsidP="007D2635">
      <w:pPr>
        <w:rPr>
          <w:sz w:val="24"/>
          <w:szCs w:val="24"/>
        </w:rPr>
      </w:pPr>
      <w:r w:rsidRPr="007D2635">
        <w:rPr>
          <w:sz w:val="24"/>
          <w:szCs w:val="24"/>
        </w:rPr>
        <w:tab/>
      </w:r>
      <w:r w:rsidRPr="007D2635">
        <w:rPr>
          <w:sz w:val="24"/>
          <w:szCs w:val="24"/>
        </w:rPr>
        <w:tab/>
      </w:r>
    </w:p>
    <w:p w:rsidR="00AB6651" w:rsidRDefault="007D2635" w:rsidP="00CF4C53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="00CF4C53" w:rsidRPr="00CF4C53">
        <w:rPr>
          <w:sz w:val="24"/>
          <w:szCs w:val="24"/>
        </w:rPr>
        <w:t>adávk</w:t>
      </w:r>
      <w:r w:rsidR="00AB6651">
        <w:rPr>
          <w:sz w:val="24"/>
          <w:szCs w:val="24"/>
        </w:rPr>
        <w:t>y</w:t>
      </w:r>
      <w:r w:rsidR="00E56349">
        <w:rPr>
          <w:sz w:val="24"/>
          <w:szCs w:val="24"/>
        </w:rPr>
        <w:t>/vulgarismy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="00AB6651" w:rsidRPr="007D2635">
        <w:rPr>
          <w:b/>
          <w:i/>
          <w:sz w:val="24"/>
          <w:szCs w:val="24"/>
        </w:rPr>
        <w:t>hulvát</w:t>
      </w:r>
      <w:proofErr w:type="spellEnd"/>
      <w:r w:rsidR="00AB6651" w:rsidRPr="007D2635">
        <w:rPr>
          <w:b/>
          <w:i/>
          <w:sz w:val="24"/>
          <w:szCs w:val="24"/>
        </w:rPr>
        <w:t xml:space="preserve">, </w:t>
      </w:r>
      <w:proofErr w:type="spellStart"/>
      <w:r w:rsidR="00AB6651" w:rsidRPr="007D2635">
        <w:rPr>
          <w:b/>
          <w:i/>
          <w:sz w:val="24"/>
          <w:szCs w:val="24"/>
        </w:rPr>
        <w:t>raubíř</w:t>
      </w:r>
      <w:proofErr w:type="spellEnd"/>
    </w:p>
    <w:p w:rsidR="00AB6651" w:rsidRDefault="00AB6651" w:rsidP="00CF4C53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slova zhrubělá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7D2635">
        <w:rPr>
          <w:b/>
          <w:i/>
          <w:sz w:val="24"/>
          <w:szCs w:val="24"/>
        </w:rPr>
        <w:t>kecat</w:t>
      </w:r>
      <w:proofErr w:type="spellEnd"/>
      <w:r w:rsidRPr="007D2635">
        <w:rPr>
          <w:b/>
          <w:i/>
          <w:sz w:val="24"/>
          <w:szCs w:val="24"/>
        </w:rPr>
        <w:t xml:space="preserve">, babizna, </w:t>
      </w:r>
      <w:proofErr w:type="spellStart"/>
      <w:r w:rsidRPr="007D2635">
        <w:rPr>
          <w:b/>
          <w:i/>
          <w:sz w:val="24"/>
          <w:szCs w:val="24"/>
        </w:rPr>
        <w:t>ksicht</w:t>
      </w:r>
      <w:proofErr w:type="spellEnd"/>
    </w:p>
    <w:p w:rsidR="00CF4C53" w:rsidRPr="00CF4C53" w:rsidRDefault="00AB6651" w:rsidP="00CF4C53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disfemismy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D2635" w:rsidRPr="007D2635">
        <w:rPr>
          <w:b/>
          <w:i/>
          <w:sz w:val="24"/>
          <w:szCs w:val="24"/>
        </w:rPr>
        <w:t xml:space="preserve">chcípnout, </w:t>
      </w:r>
      <w:proofErr w:type="spellStart"/>
      <w:r w:rsidR="007D2635" w:rsidRPr="007D2635">
        <w:rPr>
          <w:b/>
          <w:i/>
          <w:sz w:val="24"/>
          <w:szCs w:val="24"/>
        </w:rPr>
        <w:t>uchlastat</w:t>
      </w:r>
      <w:proofErr w:type="spellEnd"/>
      <w:r w:rsidR="007D2635" w:rsidRPr="007D2635">
        <w:rPr>
          <w:b/>
          <w:i/>
          <w:sz w:val="24"/>
          <w:szCs w:val="24"/>
        </w:rPr>
        <w:t xml:space="preserve"> se</w:t>
      </w:r>
      <w:r w:rsidR="007D263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CF4C53" w:rsidRPr="00CF4C53" w:rsidRDefault="00CF4C53" w:rsidP="00CF4C53">
      <w:pPr>
        <w:rPr>
          <w:rFonts w:asciiTheme="minorHAnsi" w:hAnsiTheme="minorHAnsi"/>
          <w:sz w:val="24"/>
          <w:szCs w:val="24"/>
        </w:rPr>
      </w:pPr>
    </w:p>
    <w:p w:rsidR="00CF4C53" w:rsidRPr="00CF4C53" w:rsidRDefault="00CF4C53" w:rsidP="00CF4C53">
      <w:pPr>
        <w:rPr>
          <w:rFonts w:asciiTheme="minorHAnsi" w:hAnsiTheme="minorHAnsi"/>
          <w:sz w:val="24"/>
          <w:szCs w:val="24"/>
        </w:rPr>
      </w:pPr>
    </w:p>
    <w:p w:rsidR="00CF4C53" w:rsidRPr="00CF4C53" w:rsidRDefault="00CF4C53" w:rsidP="00CF4C53">
      <w:pPr>
        <w:tabs>
          <w:tab w:val="left" w:pos="1038"/>
        </w:tabs>
        <w:ind w:left="360"/>
        <w:rPr>
          <w:rFonts w:asciiTheme="minorHAnsi" w:hAnsiTheme="minorHAnsi"/>
          <w:sz w:val="24"/>
          <w:szCs w:val="24"/>
        </w:rPr>
      </w:pPr>
    </w:p>
    <w:p w:rsidR="00961201" w:rsidRPr="00CF4C53" w:rsidRDefault="00961201" w:rsidP="00961201">
      <w:pPr>
        <w:pStyle w:val="Odstavecseseznamem"/>
        <w:tabs>
          <w:tab w:val="left" w:pos="1038"/>
        </w:tabs>
        <w:rPr>
          <w:sz w:val="24"/>
          <w:szCs w:val="24"/>
        </w:rPr>
      </w:pPr>
    </w:p>
    <w:p w:rsidR="00961201" w:rsidRPr="00CF4C53" w:rsidRDefault="00961201" w:rsidP="00961201">
      <w:pPr>
        <w:pStyle w:val="Odstavecseseznamem"/>
        <w:tabs>
          <w:tab w:val="left" w:pos="1038"/>
        </w:tabs>
        <w:rPr>
          <w:sz w:val="24"/>
          <w:szCs w:val="24"/>
        </w:rPr>
      </w:pPr>
    </w:p>
    <w:p w:rsidR="00961201" w:rsidRPr="00CF4C53" w:rsidRDefault="00961201" w:rsidP="00961201">
      <w:pPr>
        <w:tabs>
          <w:tab w:val="left" w:pos="1038"/>
        </w:tabs>
        <w:rPr>
          <w:rFonts w:asciiTheme="minorHAnsi" w:hAnsiTheme="minorHAnsi"/>
          <w:sz w:val="24"/>
          <w:szCs w:val="24"/>
        </w:rPr>
      </w:pPr>
    </w:p>
    <w:sectPr w:rsidR="00961201" w:rsidRPr="00CF4C5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AEC" w:rsidRDefault="009A4AEC" w:rsidP="00CA6778">
      <w:pPr>
        <w:spacing w:before="0" w:after="0"/>
      </w:pPr>
      <w:r>
        <w:separator/>
      </w:r>
    </w:p>
  </w:endnote>
  <w:endnote w:type="continuationSeparator" w:id="0">
    <w:p w:rsidR="009A4AEC" w:rsidRDefault="009A4AE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C530AC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C530AC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AEC" w:rsidRDefault="009A4AEC" w:rsidP="00CA6778">
      <w:pPr>
        <w:spacing w:before="0" w:after="0"/>
      </w:pPr>
      <w:r>
        <w:separator/>
      </w:r>
    </w:p>
  </w:footnote>
  <w:footnote w:type="continuationSeparator" w:id="0">
    <w:p w:rsidR="009A4AEC" w:rsidRDefault="009A4AE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AF9"/>
    <w:multiLevelType w:val="hybridMultilevel"/>
    <w:tmpl w:val="8C8A33E2"/>
    <w:lvl w:ilvl="0" w:tplc="38380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1726D"/>
    <w:multiLevelType w:val="hybridMultilevel"/>
    <w:tmpl w:val="197021F0"/>
    <w:lvl w:ilvl="0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6075CC1"/>
    <w:multiLevelType w:val="hybridMultilevel"/>
    <w:tmpl w:val="C9487B08"/>
    <w:lvl w:ilvl="0" w:tplc="4CE0A0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9009D4"/>
    <w:multiLevelType w:val="hybridMultilevel"/>
    <w:tmpl w:val="6D92F332"/>
    <w:lvl w:ilvl="0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18F4798"/>
    <w:multiLevelType w:val="hybridMultilevel"/>
    <w:tmpl w:val="F26E1BFA"/>
    <w:lvl w:ilvl="0" w:tplc="727C94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C6EC5"/>
    <w:multiLevelType w:val="hybridMultilevel"/>
    <w:tmpl w:val="13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A3714"/>
    <w:multiLevelType w:val="hybridMultilevel"/>
    <w:tmpl w:val="96885A9C"/>
    <w:lvl w:ilvl="0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61B5537"/>
    <w:multiLevelType w:val="hybridMultilevel"/>
    <w:tmpl w:val="D426317E"/>
    <w:lvl w:ilvl="0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2516176"/>
    <w:multiLevelType w:val="hybridMultilevel"/>
    <w:tmpl w:val="4DE853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224080"/>
    <w:multiLevelType w:val="hybridMultilevel"/>
    <w:tmpl w:val="526C4FDE"/>
    <w:lvl w:ilvl="0" w:tplc="6C740C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C02CA"/>
    <w:rsid w:val="00084AD2"/>
    <w:rsid w:val="0015164B"/>
    <w:rsid w:val="0017080B"/>
    <w:rsid w:val="00194B48"/>
    <w:rsid w:val="001B641D"/>
    <w:rsid w:val="00235DCF"/>
    <w:rsid w:val="00247D1D"/>
    <w:rsid w:val="00252D2D"/>
    <w:rsid w:val="00281EB3"/>
    <w:rsid w:val="002A4C81"/>
    <w:rsid w:val="00375125"/>
    <w:rsid w:val="003C040B"/>
    <w:rsid w:val="003D1D48"/>
    <w:rsid w:val="003F6D5D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93A0B"/>
    <w:rsid w:val="006A174C"/>
    <w:rsid w:val="007269D6"/>
    <w:rsid w:val="007C02CA"/>
    <w:rsid w:val="007D2635"/>
    <w:rsid w:val="0088287E"/>
    <w:rsid w:val="008C0115"/>
    <w:rsid w:val="009011F4"/>
    <w:rsid w:val="00947E9C"/>
    <w:rsid w:val="00961201"/>
    <w:rsid w:val="009A4AEC"/>
    <w:rsid w:val="009C77DA"/>
    <w:rsid w:val="00AB6651"/>
    <w:rsid w:val="00AC697A"/>
    <w:rsid w:val="00B8491D"/>
    <w:rsid w:val="00BD446E"/>
    <w:rsid w:val="00C530AC"/>
    <w:rsid w:val="00CA6778"/>
    <w:rsid w:val="00CA68AF"/>
    <w:rsid w:val="00CF4C53"/>
    <w:rsid w:val="00D013C7"/>
    <w:rsid w:val="00D9009A"/>
    <w:rsid w:val="00E13004"/>
    <w:rsid w:val="00E56349"/>
    <w:rsid w:val="00E90D4A"/>
    <w:rsid w:val="00E962A0"/>
    <w:rsid w:val="00EA5D02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530A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30A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C530AC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2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55</TotalTime>
  <Pages>4</Pages>
  <Words>297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13</cp:revision>
  <cp:lastPrinted>2013-11-27T20:43:00Z</cp:lastPrinted>
  <dcterms:created xsi:type="dcterms:W3CDTF">2013-11-19T15:13:00Z</dcterms:created>
  <dcterms:modified xsi:type="dcterms:W3CDTF">2013-11-27T20:44:00Z</dcterms:modified>
</cp:coreProperties>
</file>