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28C" w:rsidRDefault="005D4579" w:rsidP="00C6628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628C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67262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C6628C">
        <w:rPr>
          <w:rFonts w:ascii="Comic Sans MS" w:hAnsi="Comic Sans MS" w:cs="Comic Sans MS"/>
          <w:b/>
          <w:bCs/>
          <w:color w:val="024595"/>
          <w:sz w:val="54"/>
          <w:szCs w:val="54"/>
        </w:rPr>
        <w:t>Odchylky od pravidelné větné stavby</w:t>
      </w:r>
    </w:p>
    <w:p w:rsidR="003F6F6D" w:rsidRDefault="003F6F6D" w:rsidP="00AC59B6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</w:p>
    <w:p w:rsidR="003F6F6D" w:rsidRDefault="003F6F6D" w:rsidP="00C6628C"/>
    <w:p w:rsidR="003F6F6D" w:rsidRDefault="003F6F6D" w:rsidP="003F6F6D">
      <w:pPr>
        <w:pStyle w:val="Odstavecseseznamem"/>
      </w:pPr>
    </w:p>
    <w:p w:rsidR="003F6F6D" w:rsidRDefault="00580808" w:rsidP="003F6F6D">
      <w:pPr>
        <w:pStyle w:val="Odstavecseseznamem"/>
        <w:numPr>
          <w:ilvl w:val="0"/>
          <w:numId w:val="3"/>
        </w:numPr>
      </w:pPr>
      <w:r>
        <w:t>S</w:t>
      </w:r>
      <w:r w:rsidR="003F6F6D">
        <w:t>pojte výraz s odpovídající definicí:</w:t>
      </w:r>
    </w:p>
    <w:p w:rsidR="00580808" w:rsidRDefault="00580808" w:rsidP="00580808">
      <w:pPr>
        <w:pStyle w:val="Odstavecseseznamem"/>
      </w:pPr>
    </w:p>
    <w:p w:rsidR="003F6F6D" w:rsidRPr="00580808" w:rsidRDefault="00580808" w:rsidP="00580808">
      <w:pPr>
        <w:ind w:left="720"/>
        <w:rPr>
          <w:b/>
          <w:i/>
        </w:rPr>
      </w:pPr>
      <w:r w:rsidRPr="00580808">
        <w:rPr>
          <w:b/>
          <w:i/>
        </w:rPr>
        <w:t>KONTAMINACE</w:t>
      </w:r>
      <w:r w:rsidRPr="00580808">
        <w:rPr>
          <w:b/>
          <w:i/>
        </w:rPr>
        <w:tab/>
      </w:r>
      <w:r w:rsidRPr="00580808">
        <w:rPr>
          <w:b/>
          <w:i/>
        </w:rPr>
        <w:tab/>
        <w:t>ZEUGMA</w:t>
      </w:r>
      <w:r w:rsidRPr="00580808">
        <w:rPr>
          <w:b/>
          <w:i/>
        </w:rPr>
        <w:tab/>
      </w:r>
      <w:r>
        <w:rPr>
          <w:b/>
          <w:i/>
        </w:rPr>
        <w:tab/>
      </w:r>
      <w:r w:rsidR="00075FAA">
        <w:rPr>
          <w:b/>
          <w:i/>
        </w:rPr>
        <w:tab/>
      </w:r>
      <w:r>
        <w:rPr>
          <w:b/>
          <w:i/>
        </w:rPr>
        <w:t>ELIPSA</w:t>
      </w:r>
    </w:p>
    <w:p w:rsidR="00580808" w:rsidRPr="00580808" w:rsidRDefault="00580808" w:rsidP="00580808">
      <w:pPr>
        <w:ind w:left="720"/>
        <w:rPr>
          <w:b/>
          <w:i/>
        </w:rPr>
      </w:pPr>
      <w:r w:rsidRPr="00580808">
        <w:rPr>
          <w:b/>
          <w:i/>
        </w:rPr>
        <w:t>APOZIOPEZE</w:t>
      </w:r>
      <w:r w:rsidRPr="00580808">
        <w:rPr>
          <w:b/>
          <w:i/>
        </w:rPr>
        <w:tab/>
      </w:r>
      <w:r w:rsidRPr="00580808">
        <w:rPr>
          <w:b/>
          <w:i/>
        </w:rPr>
        <w:tab/>
        <w:t>ANAKOLUT</w:t>
      </w:r>
      <w:r>
        <w:rPr>
          <w:b/>
          <w:i/>
        </w:rPr>
        <w:tab/>
      </w:r>
      <w:r>
        <w:rPr>
          <w:b/>
          <w:i/>
        </w:rPr>
        <w:tab/>
      </w:r>
      <w:r w:rsidR="00075FAA">
        <w:rPr>
          <w:b/>
          <w:i/>
        </w:rPr>
        <w:tab/>
      </w:r>
      <w:r>
        <w:rPr>
          <w:b/>
          <w:i/>
        </w:rPr>
        <w:t>ATRAKCE</w:t>
      </w:r>
      <w:r w:rsidRPr="00580808">
        <w:rPr>
          <w:b/>
          <w:i/>
        </w:rPr>
        <w:tab/>
      </w:r>
      <w:r w:rsidRPr="00580808">
        <w:rPr>
          <w:b/>
          <w:i/>
        </w:rPr>
        <w:tab/>
      </w:r>
    </w:p>
    <w:p w:rsidR="00580808" w:rsidRDefault="00580808" w:rsidP="003F6F6D"/>
    <w:p w:rsidR="003F6F6D" w:rsidRDefault="003F6F6D" w:rsidP="00580808"/>
    <w:p w:rsidR="003F6F6D" w:rsidRDefault="003F6F6D" w:rsidP="003F6F6D">
      <w:pPr>
        <w:pStyle w:val="Odstavecseseznamem"/>
      </w:pPr>
    </w:p>
    <w:p w:rsidR="003F6F6D" w:rsidRDefault="003F6F6D" w:rsidP="003F6F6D">
      <w:pPr>
        <w:pStyle w:val="Odstavecseseznamem"/>
        <w:numPr>
          <w:ilvl w:val="0"/>
          <w:numId w:val="1"/>
        </w:numPr>
      </w:pPr>
      <w:r>
        <w:t>Nedokončená výpověď</w:t>
      </w:r>
      <w:r>
        <w:tab/>
      </w:r>
      <w:r w:rsidR="00AC59B6">
        <w:t>.</w:t>
      </w:r>
      <w:r>
        <w:tab/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…..</w:t>
      </w:r>
      <w:proofErr w:type="gramEnd"/>
    </w:p>
    <w:p w:rsidR="003F6F6D" w:rsidRDefault="003F6F6D" w:rsidP="003F6F6D">
      <w:pPr>
        <w:pStyle w:val="Odstavecseseznamem"/>
        <w:numPr>
          <w:ilvl w:val="0"/>
          <w:numId w:val="1"/>
        </w:numPr>
      </w:pPr>
      <w:r>
        <w:t>Směšování křížení vazeb</w:t>
      </w:r>
      <w:r w:rsidR="00AC59B6">
        <w:t>.</w:t>
      </w:r>
      <w:r>
        <w:tab/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…..</w:t>
      </w:r>
      <w:proofErr w:type="gramEnd"/>
    </w:p>
    <w:p w:rsidR="003F6F6D" w:rsidRDefault="003F6F6D" w:rsidP="003F6F6D">
      <w:pPr>
        <w:pStyle w:val="Odstavecseseznamem"/>
        <w:numPr>
          <w:ilvl w:val="0"/>
          <w:numId w:val="1"/>
        </w:numPr>
      </w:pPr>
      <w:r>
        <w:t>Vyšinutí z větné vazby</w:t>
      </w:r>
      <w:r w:rsidR="00AC59B6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…..</w:t>
      </w:r>
      <w:proofErr w:type="gramEnd"/>
    </w:p>
    <w:p w:rsidR="003F6F6D" w:rsidRDefault="003F6F6D" w:rsidP="003F6F6D">
      <w:pPr>
        <w:pStyle w:val="Odstavecseseznamem"/>
        <w:numPr>
          <w:ilvl w:val="0"/>
          <w:numId w:val="1"/>
        </w:numPr>
      </w:pPr>
      <w:r>
        <w:t>Vynechání slova z větného schématu</w:t>
      </w:r>
      <w:r w:rsidR="00AC59B6">
        <w:t>.</w:t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…..</w:t>
      </w:r>
      <w:proofErr w:type="gramEnd"/>
    </w:p>
    <w:p w:rsidR="003F6F6D" w:rsidRDefault="003F6F6D" w:rsidP="003F6F6D">
      <w:pPr>
        <w:pStyle w:val="Odstavecseseznamem"/>
        <w:numPr>
          <w:ilvl w:val="0"/>
          <w:numId w:val="1"/>
        </w:numPr>
      </w:pPr>
      <w:r>
        <w:t>Skladební spodoba</w:t>
      </w:r>
      <w:r w:rsidR="00AC59B6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</w:t>
      </w:r>
      <w:proofErr w:type="gramStart"/>
      <w:r>
        <w:t>…..</w:t>
      </w:r>
      <w:proofErr w:type="gramEnd"/>
    </w:p>
    <w:p w:rsidR="003F6F6D" w:rsidRDefault="003F6F6D" w:rsidP="003F6F6D">
      <w:pPr>
        <w:pStyle w:val="Odstavecseseznamem"/>
        <w:numPr>
          <w:ilvl w:val="0"/>
          <w:numId w:val="1"/>
        </w:numPr>
      </w:pPr>
      <w:r>
        <w:t>Spojení dvou větných členů společnou vazbou</w:t>
      </w:r>
      <w:r w:rsidR="00AC59B6">
        <w:t>.</w:t>
      </w:r>
      <w:r>
        <w:tab/>
      </w:r>
      <w:r>
        <w:tab/>
      </w:r>
      <w:r>
        <w:tab/>
        <w:t>……………</w:t>
      </w:r>
      <w:proofErr w:type="gramStart"/>
      <w:r>
        <w:t>…..</w:t>
      </w:r>
      <w:proofErr w:type="gramEnd"/>
    </w:p>
    <w:p w:rsidR="003F6F6D" w:rsidRDefault="003F6F6D" w:rsidP="003F6F6D"/>
    <w:p w:rsidR="003F6F6D" w:rsidRDefault="003F6F6D" w:rsidP="003F6F6D">
      <w:pPr>
        <w:pStyle w:val="Odstavecseseznamem"/>
        <w:numPr>
          <w:ilvl w:val="0"/>
          <w:numId w:val="3"/>
        </w:numPr>
      </w:pPr>
      <w:r>
        <w:t>Opravte nevhodné využití elipsy v následující větě:</w:t>
      </w:r>
    </w:p>
    <w:p w:rsidR="003F6F6D" w:rsidRDefault="003F6F6D" w:rsidP="003F6F6D">
      <w:pPr>
        <w:pStyle w:val="Odstavecseseznamem"/>
      </w:pPr>
    </w:p>
    <w:p w:rsidR="003F6F6D" w:rsidRDefault="003F6F6D" w:rsidP="003F6F6D">
      <w:pPr>
        <w:pStyle w:val="Odstavecseseznamem"/>
        <w:numPr>
          <w:ilvl w:val="0"/>
          <w:numId w:val="2"/>
        </w:numPr>
      </w:pPr>
      <w:r>
        <w:t xml:space="preserve">Když rybář štiku vytáhl, spadl do vody.  </w:t>
      </w:r>
    </w:p>
    <w:p w:rsidR="003F6F6D" w:rsidRDefault="003F6F6D" w:rsidP="003F6F6D">
      <w:pPr>
        <w:pStyle w:val="Odstavecseseznamem"/>
      </w:pPr>
      <w:r>
        <w:t>…………………………………………………………………</w:t>
      </w:r>
      <w:r w:rsidR="00075FAA">
        <w:t>……………………………………</w:t>
      </w:r>
    </w:p>
    <w:p w:rsidR="003F6F6D" w:rsidRDefault="003F6F6D" w:rsidP="003F6F6D">
      <w:pPr>
        <w:pStyle w:val="Odstavecseseznamem"/>
        <w:numPr>
          <w:ilvl w:val="0"/>
          <w:numId w:val="2"/>
        </w:numPr>
      </w:pPr>
      <w:r>
        <w:t>Čím častěji učitel žáka zkouší, tím víc se učí.</w:t>
      </w:r>
    </w:p>
    <w:p w:rsidR="003F6F6D" w:rsidRDefault="003F6F6D" w:rsidP="003F6F6D">
      <w:pPr>
        <w:pStyle w:val="Odstavecseseznamem"/>
      </w:pPr>
      <w:r>
        <w:t>………………………………………………………………</w:t>
      </w:r>
      <w:r w:rsidR="00075FAA">
        <w:t>………………………………………</w:t>
      </w:r>
    </w:p>
    <w:p w:rsidR="003F6F6D" w:rsidRDefault="003F6F6D" w:rsidP="003F6F6D">
      <w:pPr>
        <w:pStyle w:val="Odstavecseseznamem"/>
        <w:numPr>
          <w:ilvl w:val="0"/>
          <w:numId w:val="2"/>
        </w:numPr>
      </w:pPr>
      <w:r>
        <w:t xml:space="preserve">Letadlo ponorku uvidí, i když se potopí.  </w:t>
      </w:r>
    </w:p>
    <w:p w:rsidR="003F6F6D" w:rsidRDefault="003F6F6D" w:rsidP="003F6F6D">
      <w:pPr>
        <w:pStyle w:val="Odstavecseseznamem"/>
      </w:pPr>
      <w:r>
        <w:t>………………………………………………………………</w:t>
      </w:r>
      <w:r w:rsidR="00075FAA">
        <w:t>………………………………………</w:t>
      </w:r>
    </w:p>
    <w:p w:rsidR="003F6F6D" w:rsidRDefault="003F6F6D" w:rsidP="003F6F6D">
      <w:pPr>
        <w:pStyle w:val="Odstavecseseznamem"/>
        <w:numPr>
          <w:ilvl w:val="0"/>
          <w:numId w:val="2"/>
        </w:numPr>
      </w:pPr>
      <w:r>
        <w:t>Dopadl na stůl tak prudce, že se rozpadl.</w:t>
      </w:r>
    </w:p>
    <w:p w:rsidR="003F6F6D" w:rsidRDefault="003F6F6D" w:rsidP="003F6F6D">
      <w:pPr>
        <w:pStyle w:val="Odstavecseseznamem"/>
      </w:pPr>
      <w:r>
        <w:t>………………………………………………………………</w:t>
      </w:r>
      <w:r w:rsidR="00075FAA">
        <w:t>………………………………………</w:t>
      </w:r>
    </w:p>
    <w:p w:rsidR="003F6F6D" w:rsidRDefault="003F6F6D" w:rsidP="003F6F6D">
      <w:pPr>
        <w:ind w:left="360"/>
      </w:pPr>
    </w:p>
    <w:p w:rsidR="003F6F6D" w:rsidRDefault="003F6F6D" w:rsidP="003F6F6D">
      <w:pPr>
        <w:pStyle w:val="Odstavecseseznamem"/>
        <w:numPr>
          <w:ilvl w:val="0"/>
          <w:numId w:val="3"/>
        </w:numPr>
      </w:pPr>
      <w:r>
        <w:t>Opravte chybné vyjádření:</w:t>
      </w:r>
    </w:p>
    <w:p w:rsidR="003F6F6D" w:rsidRDefault="003F6F6D" w:rsidP="003F6F6D">
      <w:pPr>
        <w:pStyle w:val="Odstavecseseznamem"/>
      </w:pPr>
    </w:p>
    <w:p w:rsidR="003F6F6D" w:rsidRDefault="003F6F6D" w:rsidP="003F6F6D">
      <w:pPr>
        <w:pStyle w:val="Odstavecseseznamem"/>
        <w:numPr>
          <w:ilvl w:val="0"/>
          <w:numId w:val="4"/>
        </w:numPr>
      </w:pPr>
      <w:r>
        <w:t xml:space="preserve">Ve většině </w:t>
      </w:r>
      <w:proofErr w:type="gramStart"/>
      <w:r>
        <w:t>případech</w:t>
      </w:r>
      <w:proofErr w:type="gramEnd"/>
      <w:r>
        <w:t xml:space="preserve"> měli pravdu.</w:t>
      </w:r>
    </w:p>
    <w:p w:rsidR="003F6F6D" w:rsidRDefault="003F6F6D" w:rsidP="003F6F6D">
      <w:pPr>
        <w:pStyle w:val="Odstavecseseznamem"/>
      </w:pPr>
      <w:r>
        <w:t>…………………………………………………………………………</w:t>
      </w:r>
      <w:r w:rsidR="00075FAA">
        <w:t>……………………………</w:t>
      </w:r>
    </w:p>
    <w:p w:rsidR="003F6F6D" w:rsidRDefault="003F6F6D" w:rsidP="003F6F6D">
      <w:pPr>
        <w:pStyle w:val="Odstavecseseznamem"/>
        <w:numPr>
          <w:ilvl w:val="0"/>
          <w:numId w:val="4"/>
        </w:numPr>
      </w:pPr>
      <w:r>
        <w:t>V půli cestě se zastavili a odpočinuli si.</w:t>
      </w:r>
    </w:p>
    <w:p w:rsidR="003F6F6D" w:rsidRDefault="003F6F6D" w:rsidP="003F6F6D">
      <w:pPr>
        <w:pStyle w:val="Odstavecseseznamem"/>
      </w:pPr>
      <w:r>
        <w:t>………………………………………………………………</w:t>
      </w:r>
      <w:r w:rsidR="00075FAA">
        <w:t>………………………………………</w:t>
      </w:r>
    </w:p>
    <w:p w:rsidR="003F6F6D" w:rsidRDefault="003F6F6D" w:rsidP="003F6F6D">
      <w:pPr>
        <w:pStyle w:val="Odstavecseseznamem"/>
        <w:numPr>
          <w:ilvl w:val="0"/>
          <w:numId w:val="4"/>
        </w:numPr>
      </w:pPr>
      <w:r>
        <w:t>V dopise adresovanému řediteli školy bylo mnoho chyb.</w:t>
      </w:r>
    </w:p>
    <w:p w:rsidR="003F6F6D" w:rsidRDefault="003F6F6D" w:rsidP="003F6F6D">
      <w:pPr>
        <w:pStyle w:val="Odstavecseseznamem"/>
      </w:pPr>
      <w:r>
        <w:t>…………………………………………………</w:t>
      </w:r>
      <w:r w:rsidR="00075FAA">
        <w:t>……………………………………………………</w:t>
      </w:r>
    </w:p>
    <w:p w:rsidR="003F6F6D" w:rsidRDefault="003F6F6D" w:rsidP="003F6F6D">
      <w:pPr>
        <w:pStyle w:val="Odstavecseseznamem"/>
        <w:numPr>
          <w:ilvl w:val="0"/>
          <w:numId w:val="4"/>
        </w:numPr>
      </w:pPr>
      <w:r>
        <w:t xml:space="preserve">Vyvaruj se tomu, aby se chyby opakovaly.  </w:t>
      </w:r>
    </w:p>
    <w:p w:rsidR="003F6F6D" w:rsidRDefault="003F6F6D" w:rsidP="003F6F6D">
      <w:pPr>
        <w:pStyle w:val="Odstavecseseznamem"/>
      </w:pPr>
      <w:r>
        <w:t>…………………………………………………………………</w:t>
      </w:r>
      <w:r w:rsidR="00075FAA">
        <w:t>……………………………………</w:t>
      </w:r>
    </w:p>
    <w:p w:rsidR="003F6F6D" w:rsidRDefault="003F6F6D" w:rsidP="00580808"/>
    <w:p w:rsidR="003F6F6D" w:rsidRDefault="00CD2665" w:rsidP="003F6F6D">
      <w:pPr>
        <w:pStyle w:val="Odstavecseseznamem"/>
        <w:numPr>
          <w:ilvl w:val="0"/>
          <w:numId w:val="4"/>
        </w:numPr>
      </w:pPr>
      <w:r>
        <w:t>Je náchylný na rýmu</w:t>
      </w:r>
      <w:r w:rsidR="003F6F6D">
        <w:t>.</w:t>
      </w:r>
    </w:p>
    <w:p w:rsidR="003F6F6D" w:rsidRDefault="003F6F6D" w:rsidP="003F6F6D">
      <w:pPr>
        <w:pStyle w:val="Odstavecseseznamem"/>
      </w:pPr>
      <w:r>
        <w:t>………………………………………………</w:t>
      </w:r>
      <w:r w:rsidR="00075FAA">
        <w:t>…………………………………………………..</w:t>
      </w:r>
      <w:r w:rsidR="00580808">
        <w:tab/>
      </w:r>
      <w:r>
        <w:tab/>
      </w:r>
    </w:p>
    <w:p w:rsidR="003F6F6D" w:rsidRDefault="003F6F6D" w:rsidP="003F6F6D">
      <w:pPr>
        <w:pStyle w:val="Odstavecseseznamem"/>
        <w:numPr>
          <w:ilvl w:val="0"/>
          <w:numId w:val="4"/>
        </w:numPr>
      </w:pPr>
      <w:r>
        <w:t>Kdo se přihlásí na soutěž, je třeba, aby vyplnil přihlášku.</w:t>
      </w:r>
    </w:p>
    <w:p w:rsidR="003F6F6D" w:rsidRDefault="003F6F6D" w:rsidP="003F6F6D">
      <w:pPr>
        <w:pStyle w:val="Odstavecseseznamem"/>
      </w:pPr>
      <w:r>
        <w:t>……………………………………………………………………………………………</w:t>
      </w:r>
      <w:r w:rsidR="00075FAA">
        <w:t>……..</w:t>
      </w:r>
    </w:p>
    <w:p w:rsidR="003F6F6D" w:rsidRDefault="003F6F6D" w:rsidP="003F6F6D">
      <w:pPr>
        <w:pStyle w:val="Odstavecseseznamem"/>
        <w:numPr>
          <w:ilvl w:val="0"/>
          <w:numId w:val="4"/>
        </w:numPr>
      </w:pPr>
      <w:r>
        <w:t>Na oslavě byli všichni mimo Evy.</w:t>
      </w:r>
    </w:p>
    <w:p w:rsidR="003F6F6D" w:rsidRDefault="003F6F6D" w:rsidP="003F6F6D">
      <w:pPr>
        <w:pStyle w:val="Odstavecseseznamem"/>
      </w:pPr>
      <w:r>
        <w:t>……………………………………………………………………………………………</w:t>
      </w:r>
      <w:r w:rsidR="00075FAA">
        <w:t>……..</w:t>
      </w:r>
    </w:p>
    <w:p w:rsidR="003F6F6D" w:rsidRDefault="003F6F6D" w:rsidP="003F6F6D">
      <w:pPr>
        <w:pStyle w:val="Odstavecseseznamem"/>
        <w:numPr>
          <w:ilvl w:val="0"/>
          <w:numId w:val="4"/>
        </w:numPr>
      </w:pPr>
      <w:r>
        <w:t>Tyto květiny nepěstujeme na místech, kde málo nebo nikdy nesvítí slunce.</w:t>
      </w:r>
    </w:p>
    <w:p w:rsidR="003F6F6D" w:rsidRDefault="003F6F6D" w:rsidP="003F6F6D">
      <w:pPr>
        <w:pStyle w:val="Odstavecseseznamem"/>
      </w:pPr>
      <w:r>
        <w:t>……………………………………………………………………………………………</w:t>
      </w:r>
      <w:r w:rsidR="00075FAA">
        <w:t>…….</w:t>
      </w:r>
    </w:p>
    <w:p w:rsidR="003F6F6D" w:rsidRDefault="003F6F6D" w:rsidP="003F6F6D">
      <w:pPr>
        <w:pStyle w:val="Odstavecseseznamem"/>
        <w:numPr>
          <w:ilvl w:val="0"/>
          <w:numId w:val="4"/>
        </w:numPr>
      </w:pPr>
      <w:r>
        <w:t>Během rozhovoru musí žák klást a odpovídat na otázky.</w:t>
      </w:r>
    </w:p>
    <w:p w:rsidR="003F6F6D" w:rsidRDefault="003F6F6D" w:rsidP="003F6F6D">
      <w:pPr>
        <w:pStyle w:val="Odstavecseseznamem"/>
      </w:pPr>
      <w:r>
        <w:t>……………………………………………………………………………………………</w:t>
      </w:r>
      <w:r w:rsidR="00075FAA">
        <w:t>……</w:t>
      </w:r>
      <w:r>
        <w:t>.</w:t>
      </w:r>
    </w:p>
    <w:p w:rsidR="003F6F6D" w:rsidRDefault="003F6F6D" w:rsidP="003F6F6D">
      <w:pPr>
        <w:pStyle w:val="Odstavecseseznamem"/>
      </w:pPr>
    </w:p>
    <w:p w:rsidR="003F6F6D" w:rsidRDefault="003F6F6D" w:rsidP="003F6F6D">
      <w:pPr>
        <w:pStyle w:val="Odstavecseseznamem"/>
      </w:pPr>
    </w:p>
    <w:p w:rsidR="003F6F6D" w:rsidRDefault="003F6F6D" w:rsidP="003F6F6D">
      <w:pPr>
        <w:pStyle w:val="Odstavecseseznamem"/>
      </w:pPr>
    </w:p>
    <w:p w:rsidR="003F6F6D" w:rsidRDefault="003F6F6D" w:rsidP="003F6F6D">
      <w:pPr>
        <w:pStyle w:val="Odstavecseseznamem"/>
        <w:numPr>
          <w:ilvl w:val="0"/>
          <w:numId w:val="3"/>
        </w:numPr>
      </w:pPr>
      <w:r>
        <w:t>Tvořte otázky, na které byste mohli odpovědět následujícími větami neúplnými:</w:t>
      </w:r>
    </w:p>
    <w:p w:rsidR="003F6F6D" w:rsidRDefault="00DC19E8" w:rsidP="003F6F6D">
      <w:pPr>
        <w:pStyle w:val="Odstavecseseznamem"/>
      </w:pPr>
      <w:r>
        <w:rPr>
          <w:noProof/>
          <w:lang w:eastAsia="cs-CZ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left:0;text-align:left;margin-left:391.15pt;margin-top:11.9pt;width:112.4pt;height:34.5pt;z-index:251664384" adj="0,29207" fillcolor="white [3201]" strokecolor="#4bacc6 [3208]" strokeweight="2.5pt">
            <v:shadow color="#868686"/>
            <v:textbox>
              <w:txbxContent>
                <w:p w:rsidR="003F6F6D" w:rsidRDefault="003F6F6D" w:rsidP="003F6F6D">
                  <w:proofErr w:type="gramStart"/>
                  <w:r>
                    <w:t>Samozřejmě</w:t>
                  </w:r>
                  <w:r w:rsidR="00580808">
                    <w:t>..</w:t>
                  </w:r>
                  <w: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9" type="#_x0000_t63" style="position:absolute;left:0;text-align:left;margin-left:235.15pt;margin-top:11.9pt;width:95.9pt;height:34.5pt;z-index:251663360" adj="-2534,23854" fillcolor="white [3201]" strokecolor="#4bacc6 [3208]" strokeweight="2.5pt">
            <v:shadow color="#868686"/>
            <v:textbox>
              <w:txbxContent>
                <w:p w:rsidR="003F6F6D" w:rsidRDefault="00580808" w:rsidP="003F6F6D">
                  <w:r>
                    <w:t>Ve čty</w:t>
                  </w:r>
                  <w:r w:rsidR="003F6F6D">
                    <w:t>ři</w:t>
                  </w:r>
                  <w:r>
                    <w:t>.</w:t>
                  </w:r>
                  <w:r w:rsidR="003F6F6D">
                    <w:t xml:space="preserve"> </w:t>
                  </w:r>
                  <w:proofErr w:type="gramStart"/>
                  <w:r w:rsidR="003F6F6D">
                    <w:t>patnáct</w:t>
                  </w:r>
                  <w:proofErr w:type="gramEnd"/>
                  <w:r w:rsidR="003F6F6D">
                    <w:t>?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8" type="#_x0000_t63" style="position:absolute;left:0;text-align:left;margin-left:120.4pt;margin-top:15.65pt;width:83.9pt;height:35.5pt;flip:y;z-index:251662336" adj="-3103,-5690" fillcolor="white [3201]" strokecolor="#4bacc6 [3208]" strokeweight="2.5pt">
            <v:shadow color="#868686"/>
            <v:textbox>
              <w:txbxContent>
                <w:p w:rsidR="003F6F6D" w:rsidRDefault="003F6F6D" w:rsidP="003F6F6D">
                  <w:r>
                    <w:t>Hned.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7" type="#_x0000_t63" style="position:absolute;left:0;text-align:left;margin-left:7.15pt;margin-top:11.9pt;width:84.75pt;height:32.25pt;z-index:251661312" adj="1338,27527" fillcolor="white [3201]" strokecolor="#4bacc6 [3208]" strokeweight="2.5pt">
            <v:shadow color="#868686"/>
            <v:textbox>
              <w:txbxContent>
                <w:p w:rsidR="003F6F6D" w:rsidRDefault="003F6F6D" w:rsidP="003F6F6D">
                  <w:r>
                    <w:t>Tam ne!</w:t>
                  </w:r>
                </w:p>
              </w:txbxContent>
            </v:textbox>
          </v:shape>
        </w:pict>
      </w:r>
    </w:p>
    <w:p w:rsidR="00580808" w:rsidRDefault="00580808" w:rsidP="00580808">
      <w:pPr>
        <w:tabs>
          <w:tab w:val="right" w:pos="9638"/>
        </w:tabs>
      </w:pPr>
    </w:p>
    <w:p w:rsidR="00580808" w:rsidRDefault="00580808" w:rsidP="00580808">
      <w:pPr>
        <w:tabs>
          <w:tab w:val="right" w:pos="9638"/>
        </w:tabs>
      </w:pPr>
    </w:p>
    <w:p w:rsidR="00580808" w:rsidRDefault="00580808" w:rsidP="00580808">
      <w:pPr>
        <w:tabs>
          <w:tab w:val="right" w:pos="9638"/>
        </w:tabs>
      </w:pPr>
    </w:p>
    <w:p w:rsidR="00580808" w:rsidRDefault="00580808" w:rsidP="00580808">
      <w:pPr>
        <w:tabs>
          <w:tab w:val="right" w:pos="9638"/>
        </w:tabs>
      </w:pPr>
    </w:p>
    <w:p w:rsidR="00580808" w:rsidRDefault="00580808" w:rsidP="00580808">
      <w:pPr>
        <w:pStyle w:val="Odstavecseseznamem"/>
        <w:numPr>
          <w:ilvl w:val="0"/>
          <w:numId w:val="5"/>
        </w:numPr>
        <w:tabs>
          <w:tab w:val="right" w:pos="9638"/>
        </w:tabs>
      </w:pPr>
      <w:r>
        <w:t>……………………………………………………………………………………………</w:t>
      </w:r>
    </w:p>
    <w:p w:rsidR="00580808" w:rsidRDefault="00580808" w:rsidP="00580808">
      <w:pPr>
        <w:pStyle w:val="Odstavecseseznamem"/>
        <w:numPr>
          <w:ilvl w:val="0"/>
          <w:numId w:val="5"/>
        </w:numPr>
        <w:tabs>
          <w:tab w:val="right" w:pos="9638"/>
        </w:tabs>
      </w:pPr>
      <w:r>
        <w:t>……………………………………………………………………………………………</w:t>
      </w:r>
    </w:p>
    <w:p w:rsidR="00580808" w:rsidRDefault="00580808" w:rsidP="00580808">
      <w:pPr>
        <w:pStyle w:val="Odstavecseseznamem"/>
        <w:numPr>
          <w:ilvl w:val="0"/>
          <w:numId w:val="5"/>
        </w:numPr>
        <w:tabs>
          <w:tab w:val="right" w:pos="9638"/>
        </w:tabs>
      </w:pPr>
      <w:r>
        <w:t>……………………………………………………………………………………………</w:t>
      </w:r>
    </w:p>
    <w:p w:rsidR="00026807" w:rsidRDefault="00580808" w:rsidP="00580808">
      <w:pPr>
        <w:pStyle w:val="Odstavecseseznamem"/>
        <w:numPr>
          <w:ilvl w:val="0"/>
          <w:numId w:val="5"/>
        </w:numPr>
        <w:tabs>
          <w:tab w:val="right" w:pos="9638"/>
        </w:tabs>
      </w:pPr>
      <w:r>
        <w:t>…………………………………………………………………………………………..</w:t>
      </w:r>
    </w:p>
    <w:p w:rsidR="00026807" w:rsidRDefault="00026807" w:rsidP="00026807">
      <w:pPr>
        <w:tabs>
          <w:tab w:val="right" w:pos="9638"/>
        </w:tabs>
        <w:ind w:left="360"/>
      </w:pPr>
    </w:p>
    <w:p w:rsidR="00026807" w:rsidRDefault="00026807" w:rsidP="00026807">
      <w:pPr>
        <w:pStyle w:val="Odstavecseseznamem"/>
        <w:numPr>
          <w:ilvl w:val="0"/>
          <w:numId w:val="3"/>
        </w:numPr>
        <w:tabs>
          <w:tab w:val="right" w:pos="9638"/>
        </w:tabs>
      </w:pPr>
      <w:r>
        <w:t>Ve které z následujících vět je jazyková chyba?</w:t>
      </w:r>
    </w:p>
    <w:p w:rsidR="00026807" w:rsidRDefault="00026807" w:rsidP="00026807">
      <w:pPr>
        <w:pStyle w:val="Odstavecseseznamem"/>
        <w:tabs>
          <w:tab w:val="right" w:pos="9638"/>
        </w:tabs>
      </w:pPr>
    </w:p>
    <w:p w:rsidR="00026807" w:rsidRDefault="00026807" w:rsidP="00026807">
      <w:pPr>
        <w:pStyle w:val="Odstavecseseznamem"/>
        <w:numPr>
          <w:ilvl w:val="0"/>
          <w:numId w:val="6"/>
        </w:numPr>
        <w:tabs>
          <w:tab w:val="right" w:pos="9638"/>
        </w:tabs>
      </w:pPr>
      <w:r>
        <w:t>Nepřijeli kvůli špatným povětrnostním podmínkám.</w:t>
      </w:r>
    </w:p>
    <w:p w:rsidR="00026807" w:rsidRDefault="00026807" w:rsidP="00026807">
      <w:pPr>
        <w:pStyle w:val="Odstavecseseznamem"/>
        <w:numPr>
          <w:ilvl w:val="0"/>
          <w:numId w:val="6"/>
        </w:numPr>
        <w:tabs>
          <w:tab w:val="right" w:pos="9638"/>
        </w:tabs>
      </w:pPr>
      <w:r>
        <w:t>Navzdory všem předpokladům všichni dorazili včas.</w:t>
      </w:r>
    </w:p>
    <w:p w:rsidR="00026807" w:rsidRDefault="00026807" w:rsidP="00026807">
      <w:pPr>
        <w:pStyle w:val="Odstavecseseznamem"/>
        <w:numPr>
          <w:ilvl w:val="0"/>
          <w:numId w:val="6"/>
        </w:numPr>
        <w:tabs>
          <w:tab w:val="right" w:pos="9638"/>
        </w:tabs>
      </w:pPr>
      <w:r>
        <w:t>Jejich výkon byl vzhledem na věk obdivuhodný.</w:t>
      </w:r>
    </w:p>
    <w:p w:rsidR="003F6F6D" w:rsidRPr="0067262E" w:rsidRDefault="00026807" w:rsidP="0067262E">
      <w:pPr>
        <w:pStyle w:val="Odstavecseseznamem"/>
        <w:numPr>
          <w:ilvl w:val="0"/>
          <w:numId w:val="6"/>
        </w:numPr>
        <w:tabs>
          <w:tab w:val="left" w:pos="480"/>
          <w:tab w:val="left" w:pos="600"/>
          <w:tab w:val="right" w:pos="9638"/>
        </w:tabs>
        <w:autoSpaceDE w:val="0"/>
        <w:autoSpaceDN w:val="0"/>
        <w:adjustRightInd w:val="0"/>
        <w:spacing w:before="4800" w:after="0"/>
        <w:rPr>
          <w:rFonts w:cs="Comic Sans MS"/>
          <w:bCs/>
          <w:color w:val="024595"/>
        </w:rPr>
      </w:pPr>
      <w:r>
        <w:t>Tím se nebudeme zabývat, je to ztráta času.</w:t>
      </w:r>
    </w:p>
    <w:sectPr w:rsidR="003F6F6D" w:rsidRPr="0067262E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CCE" w:rsidRDefault="00711CCE" w:rsidP="00CA6778">
      <w:pPr>
        <w:spacing w:before="0" w:after="0"/>
      </w:pPr>
      <w:r>
        <w:separator/>
      </w:r>
    </w:p>
  </w:endnote>
  <w:endnote w:type="continuationSeparator" w:id="0">
    <w:p w:rsidR="00711CCE" w:rsidRDefault="00711CC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AC59B6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AC59B6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CCE" w:rsidRDefault="00711CCE" w:rsidP="00CA6778">
      <w:pPr>
        <w:spacing w:before="0" w:after="0"/>
      </w:pPr>
      <w:r>
        <w:separator/>
      </w:r>
    </w:p>
  </w:footnote>
  <w:footnote w:type="continuationSeparator" w:id="0">
    <w:p w:rsidR="00711CCE" w:rsidRDefault="00711CC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04634"/>
    <w:multiLevelType w:val="hybridMultilevel"/>
    <w:tmpl w:val="D4BA6E3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A410A"/>
    <w:multiLevelType w:val="hybridMultilevel"/>
    <w:tmpl w:val="45121C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AC2978"/>
    <w:multiLevelType w:val="hybridMultilevel"/>
    <w:tmpl w:val="77EE57B0"/>
    <w:lvl w:ilvl="0" w:tplc="6EDE9D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0072B"/>
    <w:multiLevelType w:val="hybridMultilevel"/>
    <w:tmpl w:val="69E6F9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A143E"/>
    <w:multiLevelType w:val="hybridMultilevel"/>
    <w:tmpl w:val="72A211D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7E3D30"/>
    <w:multiLevelType w:val="hybridMultilevel"/>
    <w:tmpl w:val="F2D0DB3E"/>
    <w:lvl w:ilvl="0" w:tplc="94D2C10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580808"/>
    <w:rsid w:val="00026807"/>
    <w:rsid w:val="00075FAA"/>
    <w:rsid w:val="00084AD2"/>
    <w:rsid w:val="000A476D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3F6F6D"/>
    <w:rsid w:val="00441154"/>
    <w:rsid w:val="004513CC"/>
    <w:rsid w:val="00470E20"/>
    <w:rsid w:val="004B0AD8"/>
    <w:rsid w:val="00580808"/>
    <w:rsid w:val="005D4579"/>
    <w:rsid w:val="006347FB"/>
    <w:rsid w:val="006515B1"/>
    <w:rsid w:val="006516F6"/>
    <w:rsid w:val="00666590"/>
    <w:rsid w:val="0067262E"/>
    <w:rsid w:val="00684206"/>
    <w:rsid w:val="00711CCE"/>
    <w:rsid w:val="007269D6"/>
    <w:rsid w:val="007D7A28"/>
    <w:rsid w:val="00947E9C"/>
    <w:rsid w:val="009901F9"/>
    <w:rsid w:val="009C77DA"/>
    <w:rsid w:val="00AC59B6"/>
    <w:rsid w:val="00B77025"/>
    <w:rsid w:val="00BD446E"/>
    <w:rsid w:val="00C6628C"/>
    <w:rsid w:val="00CA6778"/>
    <w:rsid w:val="00CA68AF"/>
    <w:rsid w:val="00CD2665"/>
    <w:rsid w:val="00D151AC"/>
    <w:rsid w:val="00D81C79"/>
    <w:rsid w:val="00DA2FC9"/>
    <w:rsid w:val="00DC19E8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3F6F6D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46</TotalTime>
  <Pages>3</Pages>
  <Words>299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8</cp:revision>
  <cp:lastPrinted>2013-11-28T22:17:00Z</cp:lastPrinted>
  <dcterms:created xsi:type="dcterms:W3CDTF">2013-11-16T07:54:00Z</dcterms:created>
  <dcterms:modified xsi:type="dcterms:W3CDTF">2013-11-28T22:17:00Z</dcterms:modified>
</cp:coreProperties>
</file>