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15" w:rsidRDefault="005D4579" w:rsidP="00202F15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F15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0854D4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202F15">
        <w:rPr>
          <w:rFonts w:ascii="Comic Sans MS" w:hAnsi="Comic Sans MS" w:cs="Comic Sans MS"/>
          <w:b/>
          <w:bCs/>
          <w:color w:val="024595"/>
          <w:sz w:val="54"/>
          <w:szCs w:val="54"/>
        </w:rPr>
        <w:t>Věty s polovětnými konstrukcemi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lastRenderedPageBreak/>
        <w:t xml:space="preserve">Rozhodněte, ve kterém případě je </w:t>
      </w:r>
      <w:r w:rsidRPr="009221CC">
        <w:t>5. pád</w:t>
      </w:r>
      <w:r>
        <w:t xml:space="preserve"> samostatnou výpovědí.</w:t>
      </w:r>
    </w:p>
    <w:p w:rsidR="00202F15" w:rsidRDefault="00202F15" w:rsidP="00202F15">
      <w:pPr>
        <w:pStyle w:val="Odstavecseseznamem"/>
        <w:numPr>
          <w:ilvl w:val="0"/>
          <w:numId w:val="2"/>
        </w:numPr>
      </w:pPr>
      <w:r>
        <w:t>Mirku, počkej na nás!</w:t>
      </w:r>
    </w:p>
    <w:p w:rsidR="00202F15" w:rsidRDefault="00202F15" w:rsidP="00202F15">
      <w:pPr>
        <w:pStyle w:val="Odstavecseseznamem"/>
        <w:numPr>
          <w:ilvl w:val="0"/>
          <w:numId w:val="2"/>
        </w:numPr>
      </w:pPr>
      <w:r>
        <w:t>Paní Novotná, přijďte k nám.</w:t>
      </w:r>
    </w:p>
    <w:p w:rsidR="00202F15" w:rsidRPr="00C3117A" w:rsidRDefault="00202F15" w:rsidP="00202F15">
      <w:pPr>
        <w:pStyle w:val="Odstavecseseznamem"/>
        <w:numPr>
          <w:ilvl w:val="0"/>
          <w:numId w:val="2"/>
        </w:numPr>
        <w:rPr>
          <w:b/>
        </w:rPr>
      </w:pPr>
      <w:r w:rsidRPr="00C3117A">
        <w:rPr>
          <w:b/>
        </w:rPr>
        <w:t>Martine!</w:t>
      </w:r>
    </w:p>
    <w:p w:rsidR="00202F15" w:rsidRDefault="00202F15" w:rsidP="00202F15">
      <w:pPr>
        <w:pStyle w:val="Odstavecseseznamem"/>
        <w:numPr>
          <w:ilvl w:val="0"/>
          <w:numId w:val="2"/>
        </w:numPr>
      </w:pPr>
      <w:r>
        <w:t>Martine, pomoz nám prosím.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t xml:space="preserve">Rozhodněte, ve které z následujících vět se jedná o </w:t>
      </w:r>
      <w:r w:rsidRPr="009221CC">
        <w:t>neukončenou výpověď</w:t>
      </w:r>
      <w:r>
        <w:t>.</w:t>
      </w:r>
    </w:p>
    <w:p w:rsidR="00202F15" w:rsidRDefault="00202F15" w:rsidP="00202F15">
      <w:pPr>
        <w:pStyle w:val="Odstavecseseznamem"/>
        <w:numPr>
          <w:ilvl w:val="0"/>
          <w:numId w:val="3"/>
        </w:numPr>
      </w:pPr>
      <w:r>
        <w:t>Proč to neřekl?</w:t>
      </w:r>
    </w:p>
    <w:p w:rsidR="00202F15" w:rsidRDefault="00202F15" w:rsidP="00202F15">
      <w:pPr>
        <w:pStyle w:val="Odstavecseseznamem"/>
        <w:numPr>
          <w:ilvl w:val="0"/>
          <w:numId w:val="3"/>
        </w:numPr>
      </w:pPr>
      <w:r>
        <w:t>Přijď tam sám!</w:t>
      </w:r>
    </w:p>
    <w:p w:rsidR="00202F15" w:rsidRPr="00C3117A" w:rsidRDefault="00202F15" w:rsidP="00202F15">
      <w:pPr>
        <w:pStyle w:val="Odstavecseseznamem"/>
        <w:numPr>
          <w:ilvl w:val="0"/>
          <w:numId w:val="3"/>
        </w:numPr>
        <w:rPr>
          <w:b/>
        </w:rPr>
      </w:pPr>
      <w:r w:rsidRPr="00C3117A">
        <w:rPr>
          <w:b/>
        </w:rPr>
        <w:t>Kdyby to jen řekl …</w:t>
      </w:r>
    </w:p>
    <w:p w:rsidR="00202F15" w:rsidRDefault="00202F15" w:rsidP="00202F15">
      <w:pPr>
        <w:pStyle w:val="Odstavecseseznamem"/>
        <w:numPr>
          <w:ilvl w:val="0"/>
          <w:numId w:val="3"/>
        </w:numPr>
      </w:pPr>
      <w:r>
        <w:t>„Dnes nikam nejdu,“ odpověděla.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t xml:space="preserve">Která z následujících vět obsahuje </w:t>
      </w:r>
      <w:r w:rsidRPr="009221CC">
        <w:t>jazykovou chybu</w:t>
      </w:r>
      <w:r>
        <w:t>?</w:t>
      </w:r>
    </w:p>
    <w:p w:rsidR="00202F15" w:rsidRPr="00ED1599" w:rsidRDefault="00202F15" w:rsidP="00202F15">
      <w:pPr>
        <w:pStyle w:val="Odstavecseseznamem"/>
        <w:numPr>
          <w:ilvl w:val="0"/>
          <w:numId w:val="4"/>
        </w:numPr>
        <w:rPr>
          <w:b/>
        </w:rPr>
      </w:pPr>
      <w:r w:rsidRPr="00ED1599">
        <w:rPr>
          <w:b/>
        </w:rPr>
        <w:t>Tento obraz, jak jistě víte je známé umělecké dílo.</w:t>
      </w:r>
    </w:p>
    <w:p w:rsidR="00202F15" w:rsidRDefault="00202F15" w:rsidP="00202F15">
      <w:pPr>
        <w:pStyle w:val="Odstavecseseznamem"/>
        <w:numPr>
          <w:ilvl w:val="0"/>
          <w:numId w:val="4"/>
        </w:numPr>
      </w:pPr>
      <w:r>
        <w:t>Pokud se dobře pamatuji, sešlo se jich tam jen několik.</w:t>
      </w:r>
    </w:p>
    <w:p w:rsidR="00202F15" w:rsidRDefault="00202F15" w:rsidP="00202F15">
      <w:pPr>
        <w:pStyle w:val="Odstavecseseznamem"/>
        <w:numPr>
          <w:ilvl w:val="0"/>
          <w:numId w:val="4"/>
        </w:numPr>
      </w:pPr>
      <w:r>
        <w:t>Byla to myslím sousedka.</w:t>
      </w:r>
    </w:p>
    <w:p w:rsidR="00202F15" w:rsidRDefault="00202F15" w:rsidP="00202F15">
      <w:pPr>
        <w:pStyle w:val="Odstavecseseznamem"/>
        <w:numPr>
          <w:ilvl w:val="0"/>
          <w:numId w:val="4"/>
        </w:numPr>
      </w:pPr>
      <w:r>
        <w:t>Podej mi prosím trochu vody.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t xml:space="preserve">Ve které z následujících vět má </w:t>
      </w:r>
      <w:r w:rsidRPr="009221CC">
        <w:t>citoslovce</w:t>
      </w:r>
      <w:r>
        <w:t xml:space="preserve"> funkci větného členu?</w:t>
      </w:r>
    </w:p>
    <w:p w:rsidR="00202F15" w:rsidRDefault="00202F15" w:rsidP="00202F15">
      <w:pPr>
        <w:pStyle w:val="Odstavecseseznamem"/>
        <w:numPr>
          <w:ilvl w:val="0"/>
          <w:numId w:val="5"/>
        </w:numPr>
      </w:pPr>
      <w:r>
        <w:t>Hele, nezačínej si pořád!</w:t>
      </w:r>
    </w:p>
    <w:p w:rsidR="00202F15" w:rsidRDefault="00202F15" w:rsidP="00202F15">
      <w:pPr>
        <w:pStyle w:val="Odstavecseseznamem"/>
        <w:numPr>
          <w:ilvl w:val="0"/>
          <w:numId w:val="5"/>
        </w:numPr>
      </w:pPr>
      <w:r>
        <w:t>Hm, ještě si to rozmyslím.</w:t>
      </w:r>
    </w:p>
    <w:p w:rsidR="00202F15" w:rsidRPr="00ED1599" w:rsidRDefault="00202F15" w:rsidP="00202F15">
      <w:pPr>
        <w:pStyle w:val="Odstavecseseznamem"/>
        <w:numPr>
          <w:ilvl w:val="0"/>
          <w:numId w:val="5"/>
        </w:numPr>
        <w:rPr>
          <w:b/>
        </w:rPr>
      </w:pPr>
      <w:r w:rsidRPr="00ED1599">
        <w:rPr>
          <w:b/>
        </w:rPr>
        <w:t>To zahoď, je to fuj!</w:t>
      </w:r>
    </w:p>
    <w:p w:rsidR="00202F15" w:rsidRDefault="00202F15" w:rsidP="00202F15">
      <w:pPr>
        <w:pStyle w:val="Odstavecseseznamem"/>
        <w:numPr>
          <w:ilvl w:val="0"/>
          <w:numId w:val="5"/>
        </w:numPr>
      </w:pPr>
      <w:r>
        <w:t>Haló, je tu někdo?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t xml:space="preserve">Určete, ve které větě je jako </w:t>
      </w:r>
      <w:r w:rsidRPr="009221CC">
        <w:t>samostatný větný člen</w:t>
      </w:r>
      <w:r>
        <w:t xml:space="preserve"> vyjádřen podmětem.</w:t>
      </w:r>
    </w:p>
    <w:p w:rsidR="00202F15" w:rsidRPr="000D0B3A" w:rsidRDefault="00202F15" w:rsidP="00202F15">
      <w:pPr>
        <w:pStyle w:val="Odstavecseseznamem"/>
        <w:numPr>
          <w:ilvl w:val="0"/>
          <w:numId w:val="6"/>
        </w:numPr>
        <w:rPr>
          <w:b/>
        </w:rPr>
      </w:pPr>
      <w:r w:rsidRPr="000D0B3A">
        <w:rPr>
          <w:b/>
        </w:rPr>
        <w:t>Odejít, to je to nejjednodušší.</w:t>
      </w:r>
    </w:p>
    <w:p w:rsidR="00202F15" w:rsidRDefault="00202F15" w:rsidP="00202F15">
      <w:pPr>
        <w:pStyle w:val="Odstavecseseznamem"/>
        <w:numPr>
          <w:ilvl w:val="0"/>
          <w:numId w:val="6"/>
        </w:numPr>
      </w:pPr>
      <w:r>
        <w:t>Pavla, toho jsem poslední dobu neviděl.</w:t>
      </w:r>
    </w:p>
    <w:p w:rsidR="00202F15" w:rsidRDefault="00202F15" w:rsidP="00202F15">
      <w:pPr>
        <w:pStyle w:val="Odstavecseseznamem"/>
        <w:numPr>
          <w:ilvl w:val="0"/>
          <w:numId w:val="6"/>
        </w:numPr>
      </w:pPr>
      <w:r>
        <w:t>Na horách, to se nám opravdu moc líbilo.</w:t>
      </w:r>
    </w:p>
    <w:p w:rsidR="00202F15" w:rsidRDefault="00202F15" w:rsidP="00202F15">
      <w:pPr>
        <w:pStyle w:val="Odstavecseseznamem"/>
        <w:numPr>
          <w:ilvl w:val="0"/>
          <w:numId w:val="6"/>
        </w:numPr>
      </w:pPr>
      <w:r>
        <w:t xml:space="preserve">Přátel, těch mám několik. 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t xml:space="preserve">Rozhodněte, ve které z vět je </w:t>
      </w:r>
      <w:r w:rsidRPr="009221CC">
        <w:t>přívlastek volný</w:t>
      </w:r>
      <w:r>
        <w:t>.</w:t>
      </w:r>
    </w:p>
    <w:p w:rsidR="00202F15" w:rsidRPr="009221CC" w:rsidRDefault="00202F15" w:rsidP="00202F15">
      <w:pPr>
        <w:pStyle w:val="Odstavecseseznamem"/>
        <w:numPr>
          <w:ilvl w:val="0"/>
          <w:numId w:val="7"/>
        </w:numPr>
        <w:rPr>
          <w:b/>
        </w:rPr>
      </w:pPr>
      <w:r w:rsidRPr="009221CC">
        <w:rPr>
          <w:b/>
        </w:rPr>
        <w:t>Jíme rádi ovoce, např. banány.</w:t>
      </w:r>
    </w:p>
    <w:p w:rsidR="00202F15" w:rsidRDefault="00202F15" w:rsidP="00202F15">
      <w:pPr>
        <w:pStyle w:val="Odstavecseseznamem"/>
        <w:numPr>
          <w:ilvl w:val="0"/>
          <w:numId w:val="7"/>
        </w:numPr>
      </w:pPr>
      <w:r>
        <w:t>Člověk dbalý své cti by se toho nikdy nedopustil.</w:t>
      </w:r>
    </w:p>
    <w:p w:rsidR="00202F15" w:rsidRDefault="00202F15" w:rsidP="00202F15">
      <w:pPr>
        <w:pStyle w:val="Odstavecseseznamem"/>
        <w:numPr>
          <w:ilvl w:val="0"/>
          <w:numId w:val="7"/>
        </w:numPr>
      </w:pPr>
      <w:r>
        <w:t>Trojú</w:t>
      </w:r>
      <w:r w:rsidR="00501E94">
        <w:t>helník je část roviny ohraničené</w:t>
      </w:r>
      <w:r>
        <w:t xml:space="preserve"> třemi úsečkami.</w:t>
      </w:r>
    </w:p>
    <w:p w:rsidR="00202F15" w:rsidRDefault="00202F15" w:rsidP="00202F15">
      <w:pPr>
        <w:pStyle w:val="Odstavecseseznamem"/>
        <w:numPr>
          <w:ilvl w:val="0"/>
          <w:numId w:val="7"/>
        </w:numPr>
      </w:pPr>
      <w:r>
        <w:t>Dnes máme jídlo připravené podle babiččina receptu.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lastRenderedPageBreak/>
        <w:t>Která z následujících vět je napsaná v souladu s jazykovou normou?</w:t>
      </w:r>
    </w:p>
    <w:p w:rsidR="00202F15" w:rsidRDefault="00202F15" w:rsidP="00202F15">
      <w:pPr>
        <w:pStyle w:val="Odstavecseseznamem"/>
        <w:numPr>
          <w:ilvl w:val="0"/>
          <w:numId w:val="8"/>
        </w:numPr>
      </w:pPr>
      <w:proofErr w:type="gramStart"/>
      <w:r>
        <w:t>Seděl</w:t>
      </w:r>
      <w:proofErr w:type="gramEnd"/>
      <w:r>
        <w:t xml:space="preserve"> u stolu </w:t>
      </w:r>
      <w:proofErr w:type="gramStart"/>
      <w:r>
        <w:t>listuje</w:t>
      </w:r>
      <w:proofErr w:type="gramEnd"/>
      <w:r>
        <w:t xml:space="preserve"> v nějaké knize.</w:t>
      </w:r>
    </w:p>
    <w:p w:rsidR="00202F15" w:rsidRDefault="00202F15" w:rsidP="00202F15">
      <w:pPr>
        <w:pStyle w:val="Odstavecseseznamem"/>
        <w:numPr>
          <w:ilvl w:val="0"/>
          <w:numId w:val="8"/>
        </w:numPr>
      </w:pPr>
      <w:r>
        <w:t>Rozhlédnuv se po přítomných zahájil přednášku.</w:t>
      </w:r>
    </w:p>
    <w:p w:rsidR="00202F15" w:rsidRPr="00E66768" w:rsidRDefault="00202F15" w:rsidP="00202F15">
      <w:pPr>
        <w:pStyle w:val="Odstavecseseznamem"/>
        <w:numPr>
          <w:ilvl w:val="0"/>
          <w:numId w:val="8"/>
        </w:numPr>
        <w:rPr>
          <w:b/>
        </w:rPr>
      </w:pPr>
      <w:r w:rsidRPr="00E66768">
        <w:rPr>
          <w:b/>
        </w:rPr>
        <w:t>Musel přiznat vinu chtě nechtě.</w:t>
      </w:r>
    </w:p>
    <w:p w:rsidR="00202F15" w:rsidRDefault="00202F15" w:rsidP="00202F15">
      <w:pPr>
        <w:pStyle w:val="Odstavecseseznamem"/>
        <w:numPr>
          <w:ilvl w:val="0"/>
          <w:numId w:val="8"/>
        </w:numPr>
      </w:pPr>
      <w:r>
        <w:t>Plakal nevěda co počít.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t xml:space="preserve">Ve které větě je obsažena </w:t>
      </w:r>
      <w:r w:rsidRPr="009221CC">
        <w:t>polovětná infinitivní konstrukce podmínková</w:t>
      </w:r>
      <w:r>
        <w:t>?</w:t>
      </w:r>
    </w:p>
    <w:p w:rsidR="00202F15" w:rsidRDefault="00202F15" w:rsidP="00202F15">
      <w:pPr>
        <w:pStyle w:val="Odstavecseseznamem"/>
        <w:numPr>
          <w:ilvl w:val="0"/>
          <w:numId w:val="9"/>
        </w:numPr>
      </w:pPr>
      <w:r>
        <w:t>Kdyby nebylo pomoci a ochoty vás všech, nikdy bych to nezvládl.</w:t>
      </w:r>
    </w:p>
    <w:p w:rsidR="00202F15" w:rsidRDefault="00202F15" w:rsidP="00202F15">
      <w:pPr>
        <w:pStyle w:val="Odstavecseseznamem"/>
        <w:numPr>
          <w:ilvl w:val="0"/>
          <w:numId w:val="9"/>
        </w:numPr>
      </w:pPr>
      <w:r>
        <w:t>Kdybych to tušila, určitě bych tam nechodila.</w:t>
      </w:r>
    </w:p>
    <w:p w:rsidR="00202F15" w:rsidRDefault="00202F15" w:rsidP="00202F15">
      <w:pPr>
        <w:pStyle w:val="Odstavecseseznamem"/>
        <w:numPr>
          <w:ilvl w:val="0"/>
          <w:numId w:val="9"/>
        </w:numPr>
      </w:pPr>
      <w:r>
        <w:t>Kdybych o tom věděla, nabídky bych využila.</w:t>
      </w:r>
    </w:p>
    <w:p w:rsidR="00202F15" w:rsidRDefault="00202F15" w:rsidP="00202F15">
      <w:pPr>
        <w:pStyle w:val="Odstavecseseznamem"/>
        <w:numPr>
          <w:ilvl w:val="0"/>
          <w:numId w:val="9"/>
        </w:numPr>
      </w:pPr>
      <w:r w:rsidRPr="009221CC">
        <w:rPr>
          <w:b/>
        </w:rPr>
        <w:t>Nebýt tebe a tvých přátel, nikdy bych toho nedosáhl</w:t>
      </w:r>
      <w:r>
        <w:t>.</w:t>
      </w:r>
    </w:p>
    <w:p w:rsidR="00202F15" w:rsidRDefault="00202F15" w:rsidP="00202F15">
      <w:pPr>
        <w:pStyle w:val="Odstavecseseznamem"/>
      </w:pPr>
    </w:p>
    <w:p w:rsidR="00202F15" w:rsidRDefault="00202F15" w:rsidP="00202F15">
      <w:pPr>
        <w:pStyle w:val="Odstavecseseznamem"/>
        <w:numPr>
          <w:ilvl w:val="0"/>
          <w:numId w:val="1"/>
        </w:numPr>
      </w:pPr>
      <w:r>
        <w:t>Rozhodněte, ve které z následujících vět není vyjádřen přístavek?</w:t>
      </w:r>
    </w:p>
    <w:p w:rsidR="00202F15" w:rsidRDefault="00202F15" w:rsidP="00202F15">
      <w:pPr>
        <w:pStyle w:val="Odstavecseseznamem"/>
        <w:numPr>
          <w:ilvl w:val="0"/>
          <w:numId w:val="10"/>
        </w:numPr>
      </w:pPr>
      <w:proofErr w:type="spellStart"/>
      <w:r>
        <w:t>Rolling</w:t>
      </w:r>
      <w:proofErr w:type="spellEnd"/>
      <w:r>
        <w:t xml:space="preserve"> </w:t>
      </w:r>
      <w:proofErr w:type="spellStart"/>
      <w:r>
        <w:t>Stones</w:t>
      </w:r>
      <w:proofErr w:type="spellEnd"/>
      <w:r>
        <w:t>, známá americká skupina, vystupovala i v Praze.</w:t>
      </w:r>
    </w:p>
    <w:p w:rsidR="00202F15" w:rsidRDefault="00202F15" w:rsidP="00202F15">
      <w:pPr>
        <w:pStyle w:val="Odstavecseseznamem"/>
        <w:numPr>
          <w:ilvl w:val="0"/>
          <w:numId w:val="10"/>
        </w:numPr>
      </w:pPr>
      <w:r>
        <w:t>Na prázdniny se těší všichni, rodiče i děti.</w:t>
      </w:r>
    </w:p>
    <w:p w:rsidR="00202F15" w:rsidRPr="00422D2D" w:rsidRDefault="00202F15" w:rsidP="00202F15">
      <w:pPr>
        <w:pStyle w:val="Odstavecseseznamem"/>
        <w:numPr>
          <w:ilvl w:val="0"/>
          <w:numId w:val="10"/>
        </w:numPr>
        <w:rPr>
          <w:b/>
        </w:rPr>
      </w:pPr>
      <w:r w:rsidRPr="009221CC">
        <w:rPr>
          <w:b/>
        </w:rPr>
        <w:t>Uklidila jsem celý byt velmi rychle</w:t>
      </w:r>
      <w:r w:rsidRPr="00422D2D">
        <w:rPr>
          <w:b/>
        </w:rPr>
        <w:t>.</w:t>
      </w:r>
    </w:p>
    <w:p w:rsidR="0051355F" w:rsidRDefault="00202F15" w:rsidP="0051355F">
      <w:pPr>
        <w:pStyle w:val="Odstavecseseznamem"/>
        <w:numPr>
          <w:ilvl w:val="0"/>
          <w:numId w:val="10"/>
        </w:numPr>
      </w:pPr>
      <w:r>
        <w:t>V obchodě si prohlédla všechno, výlohy, oddělení s hračkami i vánoční výzdobu.</w:t>
      </w:r>
    </w:p>
    <w:p w:rsidR="0051355F" w:rsidRDefault="0051355F" w:rsidP="0051355F">
      <w:pPr>
        <w:pStyle w:val="Odstavecseseznamem"/>
      </w:pPr>
    </w:p>
    <w:p w:rsidR="0051355F" w:rsidRDefault="0051355F" w:rsidP="0051355F">
      <w:pPr>
        <w:pStyle w:val="Odstavecseseznamem"/>
        <w:numPr>
          <w:ilvl w:val="0"/>
          <w:numId w:val="1"/>
        </w:numPr>
      </w:pPr>
      <w:r>
        <w:t>Která z vět není napsaná v souladu se syntaktickou normou?</w:t>
      </w:r>
    </w:p>
    <w:p w:rsidR="0051355F" w:rsidRDefault="0051355F" w:rsidP="0051355F">
      <w:pPr>
        <w:pStyle w:val="Odstavecseseznamem"/>
        <w:numPr>
          <w:ilvl w:val="0"/>
          <w:numId w:val="11"/>
        </w:numPr>
      </w:pPr>
      <w:r>
        <w:t>Pojďte další prosím!</w:t>
      </w:r>
    </w:p>
    <w:p w:rsidR="0051355F" w:rsidRDefault="0051355F" w:rsidP="0051355F">
      <w:pPr>
        <w:pStyle w:val="Odstavecseseznamem"/>
        <w:numPr>
          <w:ilvl w:val="0"/>
          <w:numId w:val="11"/>
        </w:numPr>
      </w:pPr>
      <w:r>
        <w:t>Nevěděli jsme kam.</w:t>
      </w:r>
    </w:p>
    <w:p w:rsidR="0051355F" w:rsidRDefault="0051355F" w:rsidP="0051355F">
      <w:pPr>
        <w:pStyle w:val="Odstavecseseznamem"/>
        <w:numPr>
          <w:ilvl w:val="0"/>
          <w:numId w:val="11"/>
        </w:numPr>
      </w:pPr>
      <w:r>
        <w:t>Bývalo tam krásně, na horách.</w:t>
      </w:r>
    </w:p>
    <w:p w:rsidR="0051355F" w:rsidRPr="009221CC" w:rsidRDefault="0051355F" w:rsidP="0051355F">
      <w:pPr>
        <w:pStyle w:val="Odstavecseseznamem"/>
        <w:numPr>
          <w:ilvl w:val="0"/>
          <w:numId w:val="11"/>
        </w:numPr>
        <w:rPr>
          <w:b/>
        </w:rPr>
      </w:pPr>
      <w:r w:rsidRPr="009221CC">
        <w:rPr>
          <w:b/>
        </w:rPr>
        <w:t>Poraď mi prosím tě jak dál.</w:t>
      </w:r>
    </w:p>
    <w:p w:rsidR="00185F22" w:rsidRPr="0051355F" w:rsidRDefault="00185F22" w:rsidP="00185F22">
      <w:pPr>
        <w:pStyle w:val="Odstavecseseznamem"/>
        <w:rPr>
          <w:b/>
        </w:rPr>
      </w:pPr>
    </w:p>
    <w:p w:rsidR="00202F15" w:rsidRDefault="00185F22" w:rsidP="00185F22">
      <w:pPr>
        <w:pStyle w:val="Odstavecseseznamem"/>
        <w:numPr>
          <w:ilvl w:val="0"/>
          <w:numId w:val="1"/>
        </w:numPr>
      </w:pPr>
      <w:r>
        <w:t>Který výňatek z písničky je napsán bez chyby?</w:t>
      </w:r>
    </w:p>
    <w:p w:rsidR="00185F22" w:rsidRDefault="00185F22" w:rsidP="00185F22">
      <w:pPr>
        <w:pStyle w:val="Odstavecseseznamem"/>
        <w:numPr>
          <w:ilvl w:val="0"/>
          <w:numId w:val="12"/>
        </w:numPr>
      </w:pPr>
      <w:r>
        <w:t>Kam panenky kam jdete?</w:t>
      </w:r>
    </w:p>
    <w:p w:rsidR="00185F22" w:rsidRDefault="00185F22" w:rsidP="00185F22">
      <w:pPr>
        <w:pStyle w:val="Odstavecseseznamem"/>
        <w:numPr>
          <w:ilvl w:val="0"/>
          <w:numId w:val="12"/>
        </w:numPr>
      </w:pPr>
      <w:r>
        <w:t>Červená modrá fiala kdes ji má milá trhala?</w:t>
      </w:r>
    </w:p>
    <w:p w:rsidR="00185F22" w:rsidRDefault="00185F22" w:rsidP="00185F22">
      <w:pPr>
        <w:pStyle w:val="Odstavecseseznamem"/>
        <w:numPr>
          <w:ilvl w:val="0"/>
          <w:numId w:val="12"/>
        </w:numPr>
      </w:pPr>
      <w:r w:rsidRPr="00185F22">
        <w:rPr>
          <w:b/>
        </w:rPr>
        <w:t>Zelení hájové, bývali jste vy moje, bývali jste mého srdce potěšení</w:t>
      </w:r>
      <w:r>
        <w:t>.</w:t>
      </w:r>
    </w:p>
    <w:p w:rsidR="00185F22" w:rsidRDefault="00185F22" w:rsidP="00185F22">
      <w:pPr>
        <w:pStyle w:val="Odstavecseseznamem"/>
        <w:numPr>
          <w:ilvl w:val="0"/>
          <w:numId w:val="12"/>
        </w:numPr>
      </w:pPr>
      <w:r>
        <w:t>Sluníčko, sluníčko zastav se maličko, stojíš tu u cesty, stane se neštěstí.</w:t>
      </w:r>
    </w:p>
    <w:p w:rsidR="00185F22" w:rsidRDefault="00185F22" w:rsidP="00185F22">
      <w:pPr>
        <w:pStyle w:val="Odstavecseseznamem"/>
      </w:pPr>
    </w:p>
    <w:p w:rsidR="00185F22" w:rsidRPr="00185F22" w:rsidRDefault="00185F22" w:rsidP="00185F22">
      <w:pPr>
        <w:pStyle w:val="Odstavecseseznamem"/>
        <w:numPr>
          <w:ilvl w:val="0"/>
          <w:numId w:val="1"/>
        </w:numPr>
      </w:pPr>
      <w:r>
        <w:t>O který typ polovětné konstrukce jde v následující větě</w:t>
      </w:r>
      <w:r w:rsidRPr="00185F22">
        <w:rPr>
          <w:i/>
        </w:rPr>
        <w:t>: Oba dopisy přišly včera, tj. 12. prosince.</w:t>
      </w:r>
    </w:p>
    <w:p w:rsidR="00185F22" w:rsidRDefault="009221CC" w:rsidP="00185F22">
      <w:pPr>
        <w:pStyle w:val="Odstavecseseznamem"/>
        <w:numPr>
          <w:ilvl w:val="0"/>
          <w:numId w:val="13"/>
        </w:numPr>
      </w:pPr>
      <w:r>
        <w:t>přívlastek těsný</w:t>
      </w:r>
    </w:p>
    <w:p w:rsidR="009221CC" w:rsidRPr="009221CC" w:rsidRDefault="009221CC" w:rsidP="00185F22">
      <w:pPr>
        <w:pStyle w:val="Odstavecseseznamem"/>
        <w:numPr>
          <w:ilvl w:val="0"/>
          <w:numId w:val="13"/>
        </w:numPr>
        <w:rPr>
          <w:b/>
        </w:rPr>
      </w:pPr>
      <w:r w:rsidRPr="009221CC">
        <w:rPr>
          <w:b/>
        </w:rPr>
        <w:t>přístavková konstrukce</w:t>
      </w:r>
    </w:p>
    <w:p w:rsidR="009221CC" w:rsidRDefault="009221CC" w:rsidP="00185F22">
      <w:pPr>
        <w:pStyle w:val="Odstavecseseznamem"/>
        <w:numPr>
          <w:ilvl w:val="0"/>
          <w:numId w:val="13"/>
        </w:numPr>
      </w:pPr>
      <w:r>
        <w:t>přechodníková konstrukce</w:t>
      </w:r>
    </w:p>
    <w:p w:rsidR="009221CC" w:rsidRDefault="009221CC" w:rsidP="00185F22">
      <w:pPr>
        <w:pStyle w:val="Odstavecseseznamem"/>
        <w:numPr>
          <w:ilvl w:val="0"/>
          <w:numId w:val="13"/>
        </w:numPr>
      </w:pPr>
      <w:r>
        <w:t>infinitivní konstrukce</w:t>
      </w: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9FB" w:rsidRDefault="007229FB" w:rsidP="00CA6778">
      <w:pPr>
        <w:spacing w:before="0" w:after="0"/>
      </w:pPr>
      <w:r>
        <w:separator/>
      </w:r>
    </w:p>
  </w:endnote>
  <w:endnote w:type="continuationSeparator" w:id="0">
    <w:p w:rsidR="007229FB" w:rsidRDefault="007229F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202F15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202F15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9FB" w:rsidRDefault="007229FB" w:rsidP="00CA6778">
      <w:pPr>
        <w:spacing w:before="0" w:after="0"/>
      </w:pPr>
      <w:r>
        <w:separator/>
      </w:r>
    </w:p>
  </w:footnote>
  <w:footnote w:type="continuationSeparator" w:id="0">
    <w:p w:rsidR="007229FB" w:rsidRDefault="007229F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A25"/>
    <w:multiLevelType w:val="hybridMultilevel"/>
    <w:tmpl w:val="8A94C51E"/>
    <w:lvl w:ilvl="0" w:tplc="C36699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A5D8B"/>
    <w:multiLevelType w:val="hybridMultilevel"/>
    <w:tmpl w:val="53D0E474"/>
    <w:lvl w:ilvl="0" w:tplc="E39EC0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D3154"/>
    <w:multiLevelType w:val="hybridMultilevel"/>
    <w:tmpl w:val="B0DC9A3C"/>
    <w:lvl w:ilvl="0" w:tplc="6CBC01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37C7C"/>
    <w:multiLevelType w:val="hybridMultilevel"/>
    <w:tmpl w:val="5C14E100"/>
    <w:lvl w:ilvl="0" w:tplc="66123D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03ED4"/>
    <w:multiLevelType w:val="hybridMultilevel"/>
    <w:tmpl w:val="D454527A"/>
    <w:lvl w:ilvl="0" w:tplc="91142D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E7757"/>
    <w:multiLevelType w:val="hybridMultilevel"/>
    <w:tmpl w:val="2E502FE8"/>
    <w:lvl w:ilvl="0" w:tplc="2BA488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526FA"/>
    <w:multiLevelType w:val="hybridMultilevel"/>
    <w:tmpl w:val="13AAB5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A3ECF"/>
    <w:multiLevelType w:val="hybridMultilevel"/>
    <w:tmpl w:val="99EC5FC0"/>
    <w:lvl w:ilvl="0" w:tplc="A37E80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13A99"/>
    <w:multiLevelType w:val="hybridMultilevel"/>
    <w:tmpl w:val="B046FD94"/>
    <w:lvl w:ilvl="0" w:tplc="C5C4953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41C88"/>
    <w:multiLevelType w:val="hybridMultilevel"/>
    <w:tmpl w:val="63BA772E"/>
    <w:lvl w:ilvl="0" w:tplc="B4CC9DE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55029"/>
    <w:multiLevelType w:val="hybridMultilevel"/>
    <w:tmpl w:val="9E5A6426"/>
    <w:lvl w:ilvl="0" w:tplc="9310407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F1106"/>
    <w:multiLevelType w:val="hybridMultilevel"/>
    <w:tmpl w:val="E7AA0E92"/>
    <w:lvl w:ilvl="0" w:tplc="619867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A0704"/>
    <w:multiLevelType w:val="hybridMultilevel"/>
    <w:tmpl w:val="0FFC8F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8642AF"/>
    <w:rsid w:val="00084AD2"/>
    <w:rsid w:val="000854D4"/>
    <w:rsid w:val="00117032"/>
    <w:rsid w:val="0015164B"/>
    <w:rsid w:val="0017080B"/>
    <w:rsid w:val="00185F22"/>
    <w:rsid w:val="00202F15"/>
    <w:rsid w:val="00212350"/>
    <w:rsid w:val="00235DCF"/>
    <w:rsid w:val="00247D1D"/>
    <w:rsid w:val="00252D2D"/>
    <w:rsid w:val="00281EB3"/>
    <w:rsid w:val="0036108B"/>
    <w:rsid w:val="00375125"/>
    <w:rsid w:val="003C040B"/>
    <w:rsid w:val="003D1D48"/>
    <w:rsid w:val="00441154"/>
    <w:rsid w:val="004513CC"/>
    <w:rsid w:val="004B0AD8"/>
    <w:rsid w:val="00501E94"/>
    <w:rsid w:val="0051355F"/>
    <w:rsid w:val="00552FFD"/>
    <w:rsid w:val="005D4579"/>
    <w:rsid w:val="006347FB"/>
    <w:rsid w:val="006515B1"/>
    <w:rsid w:val="006516F6"/>
    <w:rsid w:val="00666590"/>
    <w:rsid w:val="00684206"/>
    <w:rsid w:val="007229FB"/>
    <w:rsid w:val="007269D6"/>
    <w:rsid w:val="008642AF"/>
    <w:rsid w:val="009221CC"/>
    <w:rsid w:val="00947E9C"/>
    <w:rsid w:val="009C77DA"/>
    <w:rsid w:val="009F6941"/>
    <w:rsid w:val="00B01B50"/>
    <w:rsid w:val="00BD446E"/>
    <w:rsid w:val="00CA6778"/>
    <w:rsid w:val="00CA68AF"/>
    <w:rsid w:val="00D14159"/>
    <w:rsid w:val="00D7611F"/>
    <w:rsid w:val="00EB3242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202F15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39</TotalTime>
  <Pages>3</Pages>
  <Words>371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8</cp:revision>
  <dcterms:created xsi:type="dcterms:W3CDTF">2013-11-17T10:00:00Z</dcterms:created>
  <dcterms:modified xsi:type="dcterms:W3CDTF">2013-11-27T21:16:00Z</dcterms:modified>
</cp:coreProperties>
</file>