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3120" behindDoc="0" locked="0" layoutInCell="1" allowOverlap="1" wp14:anchorId="4CF8F1EB" wp14:editId="0565AA2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6A2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Elektrický proud</w:t>
      </w:r>
      <w:r w:rsidR="00AC1D3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– cvičný test</w:t>
      </w:r>
    </w:p>
    <w:p w:rsidR="00690396" w:rsidRPr="00775D0D" w:rsidRDefault="005D4579" w:rsidP="00775D0D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543EB" w:rsidRDefault="008971F0" w:rsidP="00AC1D3C">
      <w:pPr>
        <w:pStyle w:val="Odstavecseseznamem"/>
        <w:numPr>
          <w:ilvl w:val="0"/>
          <w:numId w:val="16"/>
        </w:numPr>
        <w:spacing w:line="360" w:lineRule="auto"/>
        <w:ind w:left="709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lastRenderedPageBreak/>
        <w:t xml:space="preserve">Vodičem prošel v průběhu dvou sekund elektrický náboj o velikosti 20 </w:t>
      </w:r>
      <w:proofErr w:type="spellStart"/>
      <w:r>
        <w:rPr>
          <w:rFonts w:asciiTheme="majorHAnsi" w:eastAsiaTheme="minorEastAsia" w:hAnsiTheme="majorHAnsi"/>
        </w:rPr>
        <w:t>mC</w:t>
      </w:r>
      <w:proofErr w:type="spellEnd"/>
      <w:r>
        <w:rPr>
          <w:rFonts w:asciiTheme="majorHAnsi" w:eastAsiaTheme="minorEastAsia" w:hAnsiTheme="majorHAnsi"/>
        </w:rPr>
        <w:t>. Určete střední hodnotu elektrického proudu.</w:t>
      </w:r>
    </w:p>
    <w:p w:rsidR="00AC1D3C" w:rsidRDefault="008971F0" w:rsidP="00AC1D3C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10 mA</w:t>
      </w:r>
    </w:p>
    <w:p w:rsidR="008971F0" w:rsidRDefault="008971F0" w:rsidP="008971F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20 mA</w:t>
      </w:r>
    </w:p>
    <w:p w:rsidR="00AC1D3C" w:rsidRPr="008971F0" w:rsidRDefault="008971F0" w:rsidP="008971F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40 mA</w:t>
      </w:r>
    </w:p>
    <w:p w:rsidR="00AC1D3C" w:rsidRDefault="0020211A" w:rsidP="00AC1D3C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Z následujícího </w:t>
      </w:r>
      <w:r w:rsidR="008971F0">
        <w:rPr>
          <w:rFonts w:asciiTheme="majorHAnsi" w:eastAsiaTheme="minorEastAsia" w:hAnsiTheme="majorHAnsi"/>
        </w:rPr>
        <w:t>grafu určete elektrický odpor rezistoru:</w:t>
      </w:r>
    </w:p>
    <w:p w:rsidR="0020211A" w:rsidRDefault="008971F0" w:rsidP="0020211A">
      <w:pPr>
        <w:pStyle w:val="Odstavecseseznamem"/>
        <w:spacing w:line="360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inline distT="0" distB="0" distL="0" distR="0" wp14:anchorId="6A8A1AF8" wp14:editId="70505FBA">
            <wp:extent cx="4061637" cy="2306703"/>
            <wp:effectExtent l="19050" t="19050" r="15240" b="1778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71389" cy="231224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0211A" w:rsidRDefault="008971F0" w:rsidP="0020211A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5 </m:t>
        </m:r>
        <m:r>
          <m:rPr>
            <m:sty m:val="p"/>
          </m:rPr>
          <w:rPr>
            <w:rFonts w:ascii="Cambria Math" w:eastAsiaTheme="minorEastAsia" w:hAnsi="Cambria Math"/>
          </w:rPr>
          <m:t>Ω</m:t>
        </m:r>
      </m:oMath>
    </w:p>
    <w:p w:rsidR="00F22E91" w:rsidRDefault="008971F0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0,5 </m:t>
        </m:r>
        <m:r>
          <m:rPr>
            <m:sty m:val="p"/>
          </m:rPr>
          <w:rPr>
            <w:rFonts w:ascii="Cambria Math" w:eastAsiaTheme="minorEastAsia" w:hAnsi="Cambria Math"/>
          </w:rPr>
          <m:t>Ω</m:t>
        </m:r>
      </m:oMath>
    </w:p>
    <w:p w:rsidR="00F22E91" w:rsidRDefault="0080753A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500 </m:t>
        </m:r>
        <m:r>
          <m:rPr>
            <m:sty m:val="p"/>
          </m:rPr>
          <w:rPr>
            <w:rFonts w:ascii="Cambria Math" w:eastAsiaTheme="minorEastAsia" w:hAnsi="Cambria Math"/>
          </w:rPr>
          <m:t>Ω</m:t>
        </m:r>
      </m:oMath>
    </w:p>
    <w:p w:rsidR="00F22E91" w:rsidRDefault="00F61287" w:rsidP="00F22E91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Jaký elektrický odpor má hliníkový vodi</w:t>
      </w:r>
      <w:r w:rsidR="002F6D39">
        <w:rPr>
          <w:rFonts w:asciiTheme="majorHAnsi" w:eastAsiaTheme="minorEastAsia" w:hAnsiTheme="majorHAnsi"/>
        </w:rPr>
        <w:t>č o délce 500 m a poloměru 5 mm?</w:t>
      </w:r>
      <w:r>
        <w:rPr>
          <w:rFonts w:asciiTheme="majorHAnsi" w:eastAsiaTheme="minorEastAsia" w:hAnsiTheme="majorHAnsi"/>
        </w:rPr>
        <w:t xml:space="preserve"> Měrný elektrický odpor hliníku je 2,8.10</w:t>
      </w:r>
      <w:r>
        <w:rPr>
          <w:rFonts w:asciiTheme="majorHAnsi" w:eastAsiaTheme="minorEastAsia" w:hAnsiTheme="majorHAnsi"/>
          <w:vertAlign w:val="superscript"/>
        </w:rPr>
        <w:t>-8</w:t>
      </w:r>
      <w:r>
        <w:rPr>
          <w:rFonts w:asciiTheme="majorHAnsi" w:eastAsiaTheme="minorEastAsia" w:hAnsiTheme="majorHAnsi"/>
        </w:rPr>
        <w:t xml:space="preserve"> </w:t>
      </w:r>
      <w:proofErr w:type="spellStart"/>
      <w:r>
        <w:rPr>
          <w:rFonts w:asciiTheme="majorHAnsi" w:eastAsiaTheme="minorEastAsia" w:hAnsiTheme="majorHAnsi"/>
        </w:rPr>
        <w:t>Ωm</w:t>
      </w:r>
      <w:proofErr w:type="spellEnd"/>
      <w:r>
        <w:rPr>
          <w:rFonts w:asciiTheme="majorHAnsi" w:eastAsiaTheme="minorEastAsia" w:hAnsiTheme="majorHAnsi"/>
        </w:rPr>
        <w:t xml:space="preserve">. </w:t>
      </w:r>
    </w:p>
    <w:p w:rsidR="00F22E91" w:rsidRDefault="00F61287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>8,9∙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-4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Ω</m:t>
        </m:r>
      </m:oMath>
    </w:p>
    <w:p w:rsidR="00F22E91" w:rsidRDefault="0080753A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0,18 </m:t>
        </m:r>
        <m:r>
          <m:rPr>
            <m:sty m:val="p"/>
          </m:rPr>
          <w:rPr>
            <w:rFonts w:ascii="Cambria Math" w:eastAsiaTheme="minorEastAsia" w:hAnsi="Cambria Math"/>
          </w:rPr>
          <m:t>Ω</m:t>
        </m:r>
      </m:oMath>
    </w:p>
    <w:p w:rsidR="00F22E91" w:rsidRDefault="00F61287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2,8 </m:t>
        </m:r>
        <m:r>
          <m:rPr>
            <m:sty m:val="p"/>
          </m:rPr>
          <w:rPr>
            <w:rFonts w:ascii="Cambria Math" w:eastAsiaTheme="minorEastAsia" w:hAnsi="Cambria Math"/>
          </w:rPr>
          <m:t>mΩ</m:t>
        </m:r>
      </m:oMath>
    </w:p>
    <w:p w:rsidR="00706B42" w:rsidRDefault="00671029" w:rsidP="00706B42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Jaký elektrický odpor bude mít odporový drát při </w:t>
      </w:r>
      <w:r w:rsidR="002F6D39">
        <w:rPr>
          <w:rFonts w:asciiTheme="majorHAnsi" w:eastAsiaTheme="minorEastAsia" w:hAnsiTheme="majorHAnsi"/>
        </w:rPr>
        <w:t>zahřátí na 80 °C?</w:t>
      </w:r>
      <w:bookmarkStart w:id="0" w:name="_GoBack"/>
      <w:bookmarkEnd w:id="0"/>
      <w:r>
        <w:rPr>
          <w:rFonts w:asciiTheme="majorHAnsi" w:eastAsiaTheme="minorEastAsia" w:hAnsiTheme="majorHAnsi"/>
        </w:rPr>
        <w:t xml:space="preserve"> Při teplotě 20 °C jím po připojení ke zdroji napětí 25 V prochází proud 100 mA. Tepelný součinitel odporu je 4.10</w:t>
      </w:r>
      <w:r>
        <w:rPr>
          <w:rFonts w:asciiTheme="majorHAnsi" w:eastAsiaTheme="minorEastAsia" w:hAnsiTheme="majorHAnsi"/>
          <w:vertAlign w:val="superscript"/>
        </w:rPr>
        <w:t>-3</w:t>
      </w:r>
      <w:r>
        <w:rPr>
          <w:rFonts w:asciiTheme="majorHAnsi" w:eastAsiaTheme="minorEastAsia" w:hAnsiTheme="majorHAnsi"/>
        </w:rPr>
        <w:t xml:space="preserve"> K</w:t>
      </w:r>
      <w:r>
        <w:rPr>
          <w:rFonts w:asciiTheme="majorHAnsi" w:eastAsiaTheme="minorEastAsia" w:hAnsiTheme="majorHAnsi"/>
          <w:vertAlign w:val="superscript"/>
        </w:rPr>
        <w:t>-1</w:t>
      </w:r>
      <w:r>
        <w:rPr>
          <w:rFonts w:asciiTheme="majorHAnsi" w:eastAsiaTheme="minorEastAsia" w:hAnsiTheme="majorHAnsi"/>
        </w:rPr>
        <w:t>.</w:t>
      </w:r>
    </w:p>
    <w:p w:rsidR="00706B42" w:rsidRDefault="00671029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310 Ω</w:t>
      </w:r>
    </w:p>
    <w:p w:rsidR="00706B42" w:rsidRDefault="00671029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250 Ω</w:t>
      </w:r>
    </w:p>
    <w:p w:rsidR="00AB3D43" w:rsidRDefault="00671029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190 Ω</w:t>
      </w:r>
    </w:p>
    <w:p w:rsidR="00C73740" w:rsidRDefault="00C73740" w:rsidP="00C73740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Jak se připojuje do elektrického obvodu voltmetr, abychom naměřili napětí na rezistoru?</w:t>
      </w:r>
    </w:p>
    <w:p w:rsidR="00C73740" w:rsidRDefault="00C73740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Paralelně</w:t>
      </w:r>
    </w:p>
    <w:p w:rsidR="00C73740" w:rsidRDefault="00C73740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Sériově</w:t>
      </w:r>
    </w:p>
    <w:p w:rsidR="00C73740" w:rsidRDefault="00C73740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Nezáleží na tom</w:t>
      </w:r>
    </w:p>
    <w:p w:rsidR="00706B42" w:rsidRDefault="00AB3D43" w:rsidP="00706B42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 w:rsidRPr="00AB3D43">
        <w:rPr>
          <w:rFonts w:asciiTheme="majorHAnsi" w:eastAsiaTheme="minorEastAsia" w:hAnsiTheme="majorHAnsi"/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80F2D5" wp14:editId="61F09A29">
                <wp:simplePos x="0" y="0"/>
                <wp:positionH relativeFrom="column">
                  <wp:posOffset>1658782</wp:posOffset>
                </wp:positionH>
                <wp:positionV relativeFrom="paragraph">
                  <wp:posOffset>80010</wp:posOffset>
                </wp:positionV>
                <wp:extent cx="1052624" cy="1403985"/>
                <wp:effectExtent l="0" t="0" r="0" b="5715"/>
                <wp:wrapNone/>
                <wp:docPr id="32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62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3D43" w:rsidRPr="00AB3D43" w:rsidRDefault="00AB3D43" w:rsidP="00AB3D43"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  <w:r>
                              <w:t xml:space="preserve"> = 20 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130.6pt;margin-top:6.3pt;width:82.9pt;height:11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" filled="f" stroked="f">
                <v:textbox style="mso-fit-shape-to-text:t">
                  <w:txbxContent>
                    <w:p w:rsidR="00AB3D43" w:rsidRPr="00AB3D43" w:rsidRDefault="00AB3D43" w:rsidP="00AB3D43">
                      <w:r>
                        <w:t>R</w:t>
                      </w:r>
                      <w:r>
                        <w:rPr>
                          <w:vertAlign w:val="subscript"/>
                        </w:rPr>
                        <w:t>2</w:t>
                      </w:r>
                      <w:r>
                        <w:t xml:space="preserve"> = 20 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eastAsiaTheme="minorEastAsia" w:hAnsiTheme="majorHAnsi"/>
        </w:rPr>
        <w:t>Na kterém rezistoru z následujícího schématu je největší napětí?</w:t>
      </w:r>
    </w:p>
    <w:p w:rsidR="00AB3D43" w:rsidRDefault="00AB3D43" w:rsidP="00AB3D43">
      <w:pPr>
        <w:pStyle w:val="Odstavecseseznamem"/>
        <w:spacing w:line="360" w:lineRule="auto"/>
        <w:rPr>
          <w:rFonts w:asciiTheme="majorHAnsi" w:eastAsiaTheme="minorEastAsia" w:hAnsiTheme="majorHAnsi"/>
        </w:rPr>
      </w:pPr>
      <w:r w:rsidRPr="00AB3D43"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6570D5B" wp14:editId="34A83C91">
                <wp:simplePos x="0" y="0"/>
                <wp:positionH relativeFrom="column">
                  <wp:posOffset>2275840</wp:posOffset>
                </wp:positionH>
                <wp:positionV relativeFrom="paragraph">
                  <wp:posOffset>217008</wp:posOffset>
                </wp:positionV>
                <wp:extent cx="903605" cy="1403985"/>
                <wp:effectExtent l="0" t="0" r="0" b="5715"/>
                <wp:wrapNone/>
                <wp:docPr id="32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6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3D43" w:rsidRPr="00AB3D43" w:rsidRDefault="00AB3D43" w:rsidP="00AB3D43"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3</w:t>
                            </w:r>
                            <w:r>
                              <w:t xml:space="preserve"> = 10 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79.2pt;margin-top:17.1pt;width:71.15pt;height:110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" filled="f" stroked="f">
                <v:textbox style="mso-fit-shape-to-text:t">
                  <w:txbxContent>
                    <w:p w:rsidR="00AB3D43" w:rsidRPr="00AB3D43" w:rsidRDefault="00AB3D43" w:rsidP="00AB3D43">
                      <w:r>
                        <w:t>R</w:t>
                      </w:r>
                      <w:r>
                        <w:rPr>
                          <w:vertAlign w:val="subscript"/>
                        </w:rPr>
                        <w:t>3</w:t>
                      </w:r>
                      <w:r>
                        <w:t xml:space="preserve"> = 10 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Pr="00AB3D43"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5285EB8" wp14:editId="68C67CBA">
                <wp:simplePos x="0" y="0"/>
                <wp:positionH relativeFrom="column">
                  <wp:posOffset>1054100</wp:posOffset>
                </wp:positionH>
                <wp:positionV relativeFrom="paragraph">
                  <wp:posOffset>217008</wp:posOffset>
                </wp:positionV>
                <wp:extent cx="818707" cy="1403985"/>
                <wp:effectExtent l="0" t="0" r="0" b="5715"/>
                <wp:wrapNone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8707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3D43" w:rsidRPr="00AB3D43" w:rsidRDefault="00AB3D43" w:rsidP="00AB3D43"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  <w:r>
                              <w:t xml:space="preserve"> = 40 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83pt;margin-top:17.1pt;width:64.45pt;height:11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" filled="f" stroked="f">
                <v:textbox style="mso-fit-shape-to-text:t">
                  <w:txbxContent>
                    <w:p w:rsidR="00AB3D43" w:rsidRPr="00AB3D43" w:rsidRDefault="00AB3D43" w:rsidP="00AB3D43">
                      <w:r>
                        <w:t>R</w:t>
                      </w:r>
                      <w:r>
                        <w:rPr>
                          <w:vertAlign w:val="subscript"/>
                        </w:rPr>
                        <w:t>1</w:t>
                      </w:r>
                      <w:r>
                        <w:t xml:space="preserve"> = 40 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eastAsia="cs-CZ"/>
        </w:rPr>
        <w:drawing>
          <wp:anchor distT="0" distB="0" distL="114300" distR="114300" simplePos="0" relativeHeight="251654144" behindDoc="1" locked="0" layoutInCell="1" allowOverlap="1" wp14:anchorId="21ABDB24" wp14:editId="5902B950">
            <wp:simplePos x="0" y="0"/>
            <wp:positionH relativeFrom="column">
              <wp:posOffset>874824</wp:posOffset>
            </wp:positionH>
            <wp:positionV relativeFrom="paragraph">
              <wp:posOffset>48260</wp:posOffset>
            </wp:positionV>
            <wp:extent cx="2333625" cy="923925"/>
            <wp:effectExtent l="0" t="0" r="9525" b="9525"/>
            <wp:wrapNone/>
            <wp:docPr id="323" name="Obrázek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D43" w:rsidRDefault="00AB3D43" w:rsidP="00AB3D43">
      <w:pPr>
        <w:pStyle w:val="Odstavecseseznamem"/>
        <w:spacing w:line="360" w:lineRule="auto"/>
        <w:ind w:left="1440"/>
        <w:rPr>
          <w:rFonts w:asciiTheme="majorHAnsi" w:eastAsiaTheme="minorEastAsia" w:hAnsiTheme="majorHAnsi"/>
        </w:rPr>
      </w:pPr>
    </w:p>
    <w:p w:rsidR="00AB3D43" w:rsidRDefault="00AB3D43" w:rsidP="00AB3D43">
      <w:pPr>
        <w:pStyle w:val="Odstavecseseznamem"/>
        <w:spacing w:line="360" w:lineRule="auto"/>
        <w:ind w:left="1440"/>
        <w:rPr>
          <w:rFonts w:asciiTheme="majorHAnsi" w:eastAsiaTheme="minorEastAsia" w:hAnsiTheme="majorHAnsi"/>
        </w:rPr>
      </w:pPr>
    </w:p>
    <w:p w:rsidR="00AB3D43" w:rsidRDefault="00AB3D43" w:rsidP="00AB3D43">
      <w:pPr>
        <w:pStyle w:val="Odstavecseseznamem"/>
        <w:spacing w:line="360" w:lineRule="auto"/>
        <w:ind w:left="1440"/>
        <w:rPr>
          <w:rFonts w:asciiTheme="majorHAnsi" w:eastAsiaTheme="minorEastAsia" w:hAnsiTheme="majorHAnsi"/>
        </w:rPr>
      </w:pPr>
    </w:p>
    <w:p w:rsidR="00706B42" w:rsidRDefault="00AB3D43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na </w:t>
      </w:r>
      <w:r w:rsidR="0080753A">
        <w:rPr>
          <w:rFonts w:asciiTheme="majorHAnsi" w:eastAsiaTheme="minorEastAsia" w:hAnsiTheme="majorHAnsi"/>
        </w:rPr>
        <w:t>třetím</w:t>
      </w:r>
      <w:r>
        <w:rPr>
          <w:rFonts w:asciiTheme="majorHAnsi" w:eastAsiaTheme="minorEastAsia" w:hAnsiTheme="majorHAnsi"/>
        </w:rPr>
        <w:t xml:space="preserve"> rezistoru</w:t>
      </w:r>
    </w:p>
    <w:p w:rsidR="00706B42" w:rsidRDefault="00AB3D43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na druhém rezistoru</w:t>
      </w:r>
    </w:p>
    <w:p w:rsidR="00706B42" w:rsidRDefault="00AB3D43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na </w:t>
      </w:r>
      <w:r w:rsidR="0080753A">
        <w:rPr>
          <w:rFonts w:asciiTheme="majorHAnsi" w:eastAsiaTheme="minorEastAsia" w:hAnsiTheme="majorHAnsi"/>
        </w:rPr>
        <w:t>prvním</w:t>
      </w:r>
      <w:r>
        <w:rPr>
          <w:rFonts w:asciiTheme="majorHAnsi" w:eastAsiaTheme="minorEastAsia" w:hAnsiTheme="majorHAnsi"/>
        </w:rPr>
        <w:t xml:space="preserve"> rezistoru</w:t>
      </w:r>
    </w:p>
    <w:p w:rsidR="00C73740" w:rsidRDefault="00C73740" w:rsidP="00C73740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Kolik elektrické energie spotřebuje rychlovarná konvice s odporovou spirálou o elektrickém odporu 50 Ω, jestliže ji připojíme k síťovému napětí 230 V za 3 minuty provozu?</w:t>
      </w:r>
    </w:p>
    <w:p w:rsidR="00C73740" w:rsidRDefault="00C73740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Přibližně </w:t>
      </w:r>
      <w:proofErr w:type="gramStart"/>
      <w:r>
        <w:rPr>
          <w:rFonts w:asciiTheme="majorHAnsi" w:eastAsiaTheme="minorEastAsia" w:hAnsiTheme="majorHAnsi"/>
        </w:rPr>
        <w:t xml:space="preserve">3,2  </w:t>
      </w:r>
      <w:proofErr w:type="spellStart"/>
      <w:r>
        <w:rPr>
          <w:rFonts w:asciiTheme="majorHAnsi" w:eastAsiaTheme="minorEastAsia" w:hAnsiTheme="majorHAnsi"/>
        </w:rPr>
        <w:t>kJ</w:t>
      </w:r>
      <w:proofErr w:type="spellEnd"/>
      <w:proofErr w:type="gramEnd"/>
    </w:p>
    <w:p w:rsidR="00C73740" w:rsidRDefault="00C73740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Přibližně 190 </w:t>
      </w:r>
      <w:proofErr w:type="spellStart"/>
      <w:r>
        <w:rPr>
          <w:rFonts w:asciiTheme="majorHAnsi" w:eastAsiaTheme="minorEastAsia" w:hAnsiTheme="majorHAnsi"/>
        </w:rPr>
        <w:t>kJ</w:t>
      </w:r>
      <w:proofErr w:type="spellEnd"/>
    </w:p>
    <w:p w:rsidR="00C73740" w:rsidRDefault="00C73740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828 J</w:t>
      </w:r>
    </w:p>
    <w:p w:rsidR="00C73740" w:rsidRDefault="00D60A56" w:rsidP="00C73740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 w:rsidRPr="00D60A56"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4457C5B" wp14:editId="68C0909D">
                <wp:simplePos x="0" y="0"/>
                <wp:positionH relativeFrom="column">
                  <wp:posOffset>5265420</wp:posOffset>
                </wp:positionH>
                <wp:positionV relativeFrom="paragraph">
                  <wp:posOffset>54772</wp:posOffset>
                </wp:positionV>
                <wp:extent cx="704850" cy="1403985"/>
                <wp:effectExtent l="0" t="0" r="0" b="5715"/>
                <wp:wrapNone/>
                <wp:docPr id="33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A56" w:rsidRPr="004123CC" w:rsidRDefault="00D60A56" w:rsidP="00D60A5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414.6pt;margin-top:4.3pt;width:55.5pt;height:110.55pt;z-index:-25165568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" filled="f" stroked="f">
                <v:textbox style="mso-fit-shape-to-text:t">
                  <w:txbxContent>
                    <w:p w:rsidR="00D60A56" w:rsidRPr="004123CC" w:rsidRDefault="00D60A56" w:rsidP="00D60A56">
                      <w:pPr>
                        <w:rPr>
                          <w:vertAlign w:val="subscript"/>
                        </w:rPr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73740">
        <w:rPr>
          <w:rFonts w:asciiTheme="majorHAnsi" w:eastAsiaTheme="minorEastAsia" w:hAnsiTheme="majorHAnsi"/>
        </w:rPr>
        <w:t>Které tvrzení o následujícím elektrickém obvodu není pravdivé:</w:t>
      </w:r>
    </w:p>
    <w:p w:rsidR="00D60A56" w:rsidRPr="00D60A56" w:rsidRDefault="00D60A56" w:rsidP="00D60A5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 w:rsidRPr="00D60A56"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752441" wp14:editId="2AFCCBAC">
                <wp:simplePos x="0" y="0"/>
                <wp:positionH relativeFrom="column">
                  <wp:posOffset>4329430</wp:posOffset>
                </wp:positionH>
                <wp:positionV relativeFrom="paragraph">
                  <wp:posOffset>119542</wp:posOffset>
                </wp:positionV>
                <wp:extent cx="704850" cy="1403985"/>
                <wp:effectExtent l="0" t="0" r="0" b="5715"/>
                <wp:wrapNone/>
                <wp:docPr id="33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A56" w:rsidRPr="004123CC" w:rsidRDefault="00D60A56" w:rsidP="00D60A5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340.9pt;margin-top:9.4pt;width:55.5pt;height:110.55pt;z-index:-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" filled="f" stroked="f">
                <v:textbox style="mso-fit-shape-to-text:t">
                  <w:txbxContent>
                    <w:p w:rsidR="00D60A56" w:rsidRPr="004123CC" w:rsidRDefault="00D60A56" w:rsidP="00D60A56">
                      <w:pPr>
                        <w:rPr>
                          <w:vertAlign w:val="subscript"/>
                        </w:rPr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92EC4">
        <w:rPr>
          <w:rFonts w:asciiTheme="majorHAnsi" w:eastAsiaTheme="minorEastAsia" w:hAnsiTheme="majorHAnsi"/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94.65pt;margin-top:5.3pt;width:198.65pt;height:142.05pt;z-index:-251654144;mso-position-horizontal-relative:text;mso-position-vertical-relative:text;mso-width-relative:page;mso-height-relative:page">
            <v:imagedata r:id="rId11" o:title="" chromakey="white"/>
          </v:shape>
          <o:OLEObject Type="Embed" ProgID="PBrush" ShapeID="_x0000_s1026" DrawAspect="Content" ObjectID="_1458246584" r:id="rId12"/>
        </w:pic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</w:p>
    <w:p w:rsidR="00411A96" w:rsidRDefault="00D60A56" w:rsidP="00D60A5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>U=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</w:p>
    <w:p w:rsidR="00D60A56" w:rsidRPr="00D60A56" w:rsidRDefault="00492EC4" w:rsidP="00D60A5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</w:p>
    <w:p w:rsidR="00D60A56" w:rsidRPr="00D60A56" w:rsidRDefault="00D60A56" w:rsidP="00D60A56">
      <w:pPr>
        <w:pStyle w:val="Odstavecseseznamem"/>
        <w:spacing w:line="360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E7E2FF0" wp14:editId="6A01D138">
                <wp:simplePos x="0" y="0"/>
                <wp:positionH relativeFrom="column">
                  <wp:posOffset>5329555</wp:posOffset>
                </wp:positionH>
                <wp:positionV relativeFrom="paragraph">
                  <wp:posOffset>105883</wp:posOffset>
                </wp:positionV>
                <wp:extent cx="704850" cy="1403985"/>
                <wp:effectExtent l="0" t="0" r="0" b="5715"/>
                <wp:wrapNone/>
                <wp:docPr id="33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A56" w:rsidRPr="004123CC" w:rsidRDefault="00D60A56" w:rsidP="00D60A5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19.65pt;margin-top:8.35pt;width:55.5pt;height:110.55pt;z-index:-251644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" filled="f" stroked="f">
                <v:textbox style="mso-fit-shape-to-text:t">
                  <w:txbxContent>
                    <w:p w:rsidR="00D60A56" w:rsidRPr="004123CC" w:rsidRDefault="00D60A56" w:rsidP="00D60A56">
                      <w:pPr>
                        <w:rPr>
                          <w:vertAlign w:val="subscript"/>
                        </w:rPr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D60A56" w:rsidRDefault="00D60A56" w:rsidP="00D60A56">
      <w:pPr>
        <w:spacing w:line="360" w:lineRule="auto"/>
        <w:rPr>
          <w:rFonts w:asciiTheme="majorHAnsi" w:eastAsiaTheme="minorEastAsia" w:hAnsiTheme="majorHAnsi"/>
        </w:rPr>
      </w:pPr>
    </w:p>
    <w:p w:rsidR="00D60A56" w:rsidRDefault="00D60A56" w:rsidP="00D60A56">
      <w:pPr>
        <w:spacing w:line="360" w:lineRule="auto"/>
        <w:rPr>
          <w:rFonts w:asciiTheme="majorHAnsi" w:eastAsiaTheme="minorEastAsia" w:hAnsiTheme="majorHAnsi"/>
        </w:rPr>
      </w:pPr>
      <w:r w:rsidRPr="00D60A56"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18645B0" wp14:editId="172C2251">
                <wp:simplePos x="0" y="0"/>
                <wp:positionH relativeFrom="column">
                  <wp:posOffset>4819015</wp:posOffset>
                </wp:positionH>
                <wp:positionV relativeFrom="paragraph">
                  <wp:posOffset>291465</wp:posOffset>
                </wp:positionV>
                <wp:extent cx="704850" cy="1403985"/>
                <wp:effectExtent l="0" t="0" r="0" b="5715"/>
                <wp:wrapNone/>
                <wp:docPr id="33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A56" w:rsidRPr="004123CC" w:rsidRDefault="00D60A56" w:rsidP="00D60A5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U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79.45pt;margin-top:22.95pt;width:55.5pt;height:110.55pt;z-index:-251646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" filled="f" stroked="f">
                <v:textbox style="mso-fit-shape-to-text:t">
                  <w:txbxContent>
                    <w:p w:rsidR="00D60A56" w:rsidRPr="004123CC" w:rsidRDefault="00D60A56" w:rsidP="00D60A56">
                      <w:pPr>
                        <w:rPr>
                          <w:vertAlign w:val="subscript"/>
                        </w:rPr>
                      </w:pPr>
                      <w: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</w:p>
    <w:p w:rsidR="00D60A56" w:rsidRDefault="00D60A56" w:rsidP="00D60A56">
      <w:pPr>
        <w:spacing w:line="360" w:lineRule="auto"/>
        <w:rPr>
          <w:rFonts w:asciiTheme="majorHAnsi" w:eastAsiaTheme="minorEastAsia" w:hAnsiTheme="majorHAnsi"/>
        </w:rPr>
      </w:pPr>
    </w:p>
    <w:p w:rsidR="00D60A56" w:rsidRDefault="00D60A56" w:rsidP="00D60A56">
      <w:pPr>
        <w:spacing w:line="360" w:lineRule="auto"/>
        <w:rPr>
          <w:rFonts w:asciiTheme="majorHAnsi" w:eastAsiaTheme="minorEastAsia" w:hAnsiTheme="majorHAnsi"/>
        </w:rPr>
      </w:pPr>
    </w:p>
    <w:tbl>
      <w:tblPr>
        <w:tblStyle w:val="Svtlmkazvraznn4"/>
        <w:tblW w:w="10688" w:type="dxa"/>
        <w:jc w:val="center"/>
        <w:tblLook w:val="04A0" w:firstRow="1" w:lastRow="0" w:firstColumn="1" w:lastColumn="0" w:noHBand="0" w:noVBand="1"/>
      </w:tblPr>
      <w:tblGrid>
        <w:gridCol w:w="3756"/>
        <w:gridCol w:w="2310"/>
        <w:gridCol w:w="2311"/>
        <w:gridCol w:w="2311"/>
      </w:tblGrid>
      <w:tr w:rsidR="00411A96" w:rsidTr="00411A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Otázka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– vlastní</w:t>
            </w: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- dvojice</w:t>
            </w: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– čtveřice</w:t>
            </w: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1 (</w:t>
            </w:r>
            <w:r w:rsidR="0080753A">
              <w:rPr>
                <w:sz w:val="20"/>
              </w:rPr>
              <w:t>definice proudu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2 (</w:t>
            </w:r>
            <w:r w:rsidR="0080753A">
              <w:rPr>
                <w:sz w:val="20"/>
              </w:rPr>
              <w:t>Ohmův zákon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3 (</w:t>
            </w:r>
            <w:r w:rsidR="0080753A">
              <w:rPr>
                <w:sz w:val="20"/>
              </w:rPr>
              <w:t>odpor vodiče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4 (</w:t>
            </w:r>
            <w:r w:rsidR="0080753A">
              <w:rPr>
                <w:sz w:val="20"/>
              </w:rPr>
              <w:t>teplotní závislost odporu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5 (</w:t>
            </w:r>
            <w:r w:rsidR="0080753A">
              <w:rPr>
                <w:sz w:val="20"/>
              </w:rPr>
              <w:t>voltmetr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6 (</w:t>
            </w:r>
            <w:r w:rsidR="0080753A">
              <w:rPr>
                <w:sz w:val="20"/>
              </w:rPr>
              <w:t>napětí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7 (</w:t>
            </w:r>
            <w:r w:rsidR="0080753A">
              <w:rPr>
                <w:sz w:val="20"/>
              </w:rPr>
              <w:t>elektrická energie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8 (</w:t>
            </w:r>
            <w:r w:rsidR="0080753A">
              <w:rPr>
                <w:sz w:val="20"/>
              </w:rPr>
              <w:t>zákony elektrických obvodů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</w:tbl>
    <w:p w:rsidR="00411A96" w:rsidRPr="00D60A56" w:rsidRDefault="00411A96" w:rsidP="00D60A56">
      <w:pPr>
        <w:spacing w:line="360" w:lineRule="auto"/>
        <w:rPr>
          <w:rFonts w:asciiTheme="majorHAnsi" w:eastAsiaTheme="minorEastAsia" w:hAnsiTheme="majorHAnsi"/>
          <w:sz w:val="14"/>
        </w:rPr>
      </w:pPr>
    </w:p>
    <w:sectPr w:rsidR="00411A96" w:rsidRPr="00D60A56" w:rsidSect="00955B3C">
      <w:footerReference w:type="default" r:id="rId13"/>
      <w:pgSz w:w="11906" w:h="16838"/>
      <w:pgMar w:top="226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EC4" w:rsidRDefault="00492EC4" w:rsidP="00CA6778">
      <w:pPr>
        <w:spacing w:before="0" w:after="0"/>
      </w:pPr>
      <w:r>
        <w:separator/>
      </w:r>
    </w:p>
  </w:endnote>
  <w:endnote w:type="continuationSeparator" w:id="0">
    <w:p w:rsidR="00492EC4" w:rsidRDefault="00492EC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EC4" w:rsidRDefault="00492EC4" w:rsidP="00CA6778">
      <w:pPr>
        <w:spacing w:before="0" w:after="0"/>
      </w:pPr>
      <w:r>
        <w:separator/>
      </w:r>
    </w:p>
  </w:footnote>
  <w:footnote w:type="continuationSeparator" w:id="0">
    <w:p w:rsidR="00492EC4" w:rsidRDefault="00492EC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D0271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A77B3"/>
    <w:multiLevelType w:val="hybridMultilevel"/>
    <w:tmpl w:val="90CA1A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7F50E8"/>
    <w:multiLevelType w:val="hybridMultilevel"/>
    <w:tmpl w:val="1EC4C1F0"/>
    <w:lvl w:ilvl="0" w:tplc="C596B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E2A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67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B2C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148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4A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ED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4A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7615ED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"/>
  </w:num>
  <w:num w:numId="5">
    <w:abstractNumId w:val="17"/>
  </w:num>
  <w:num w:numId="6">
    <w:abstractNumId w:val="0"/>
  </w:num>
  <w:num w:numId="7">
    <w:abstractNumId w:val="15"/>
  </w:num>
  <w:num w:numId="8">
    <w:abstractNumId w:val="10"/>
  </w:num>
  <w:num w:numId="9">
    <w:abstractNumId w:val="13"/>
  </w:num>
  <w:num w:numId="10">
    <w:abstractNumId w:val="9"/>
  </w:num>
  <w:num w:numId="11">
    <w:abstractNumId w:val="8"/>
  </w:num>
  <w:num w:numId="12">
    <w:abstractNumId w:val="1"/>
  </w:num>
  <w:num w:numId="13">
    <w:abstractNumId w:val="4"/>
  </w:num>
  <w:num w:numId="14">
    <w:abstractNumId w:val="12"/>
  </w:num>
  <w:num w:numId="15">
    <w:abstractNumId w:val="14"/>
  </w:num>
  <w:num w:numId="16">
    <w:abstractNumId w:val="7"/>
  </w:num>
  <w:num w:numId="17">
    <w:abstractNumId w:val="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84AD2"/>
    <w:rsid w:val="000D4C97"/>
    <w:rsid w:val="00135295"/>
    <w:rsid w:val="0015164B"/>
    <w:rsid w:val="00166F38"/>
    <w:rsid w:val="0017080B"/>
    <w:rsid w:val="00173611"/>
    <w:rsid w:val="0019534D"/>
    <w:rsid w:val="001E5044"/>
    <w:rsid w:val="0020211A"/>
    <w:rsid w:val="0020734E"/>
    <w:rsid w:val="002114F5"/>
    <w:rsid w:val="00235DCF"/>
    <w:rsid w:val="00247D1D"/>
    <w:rsid w:val="00252D2D"/>
    <w:rsid w:val="00281EB3"/>
    <w:rsid w:val="002F6D39"/>
    <w:rsid w:val="002F75B6"/>
    <w:rsid w:val="00344F9D"/>
    <w:rsid w:val="0035376B"/>
    <w:rsid w:val="00375125"/>
    <w:rsid w:val="003930C7"/>
    <w:rsid w:val="003C040B"/>
    <w:rsid w:val="003D1D48"/>
    <w:rsid w:val="00411A96"/>
    <w:rsid w:val="004310AF"/>
    <w:rsid w:val="004359F9"/>
    <w:rsid w:val="00440085"/>
    <w:rsid w:val="00441154"/>
    <w:rsid w:val="004513CC"/>
    <w:rsid w:val="00466A20"/>
    <w:rsid w:val="00474500"/>
    <w:rsid w:val="00492EC4"/>
    <w:rsid w:val="004A7F0A"/>
    <w:rsid w:val="004B0AD8"/>
    <w:rsid w:val="005013E3"/>
    <w:rsid w:val="00565C41"/>
    <w:rsid w:val="00565C78"/>
    <w:rsid w:val="0057435C"/>
    <w:rsid w:val="0059005D"/>
    <w:rsid w:val="00590449"/>
    <w:rsid w:val="005D4579"/>
    <w:rsid w:val="005E6CF9"/>
    <w:rsid w:val="0062289F"/>
    <w:rsid w:val="006347FB"/>
    <w:rsid w:val="006515B1"/>
    <w:rsid w:val="006516F6"/>
    <w:rsid w:val="00666590"/>
    <w:rsid w:val="00671029"/>
    <w:rsid w:val="00684206"/>
    <w:rsid w:val="00690396"/>
    <w:rsid w:val="006D5830"/>
    <w:rsid w:val="006F6065"/>
    <w:rsid w:val="00706B42"/>
    <w:rsid w:val="007269D6"/>
    <w:rsid w:val="00775D0D"/>
    <w:rsid w:val="00786A08"/>
    <w:rsid w:val="00796B9C"/>
    <w:rsid w:val="007C6313"/>
    <w:rsid w:val="0080753A"/>
    <w:rsid w:val="00847668"/>
    <w:rsid w:val="008971F0"/>
    <w:rsid w:val="00916D69"/>
    <w:rsid w:val="00947E9C"/>
    <w:rsid w:val="00955B3C"/>
    <w:rsid w:val="00956A42"/>
    <w:rsid w:val="009576DF"/>
    <w:rsid w:val="009903C1"/>
    <w:rsid w:val="00994C32"/>
    <w:rsid w:val="009C0200"/>
    <w:rsid w:val="009C77DA"/>
    <w:rsid w:val="00A274CC"/>
    <w:rsid w:val="00A543EB"/>
    <w:rsid w:val="00A81195"/>
    <w:rsid w:val="00A92608"/>
    <w:rsid w:val="00AB3D43"/>
    <w:rsid w:val="00AC1D3C"/>
    <w:rsid w:val="00AD1862"/>
    <w:rsid w:val="00B060E7"/>
    <w:rsid w:val="00B107B8"/>
    <w:rsid w:val="00B441B1"/>
    <w:rsid w:val="00B87A97"/>
    <w:rsid w:val="00BB7478"/>
    <w:rsid w:val="00BC0EAC"/>
    <w:rsid w:val="00BD446E"/>
    <w:rsid w:val="00BF3814"/>
    <w:rsid w:val="00C23A79"/>
    <w:rsid w:val="00C556A7"/>
    <w:rsid w:val="00C73740"/>
    <w:rsid w:val="00C931D6"/>
    <w:rsid w:val="00CA6778"/>
    <w:rsid w:val="00CA68AF"/>
    <w:rsid w:val="00CC0FF6"/>
    <w:rsid w:val="00D461B6"/>
    <w:rsid w:val="00D54E6A"/>
    <w:rsid w:val="00D60A56"/>
    <w:rsid w:val="00D74690"/>
    <w:rsid w:val="00DA5321"/>
    <w:rsid w:val="00DC50EE"/>
    <w:rsid w:val="00DE66C3"/>
    <w:rsid w:val="00DF1B55"/>
    <w:rsid w:val="00E2443C"/>
    <w:rsid w:val="00E72D6E"/>
    <w:rsid w:val="00EA0564"/>
    <w:rsid w:val="00ED4E88"/>
    <w:rsid w:val="00ED738F"/>
    <w:rsid w:val="00EF0339"/>
    <w:rsid w:val="00EF2AF5"/>
    <w:rsid w:val="00F22E91"/>
    <w:rsid w:val="00F23263"/>
    <w:rsid w:val="00F57BF3"/>
    <w:rsid w:val="00F61287"/>
    <w:rsid w:val="00F64ECA"/>
    <w:rsid w:val="00FA031D"/>
    <w:rsid w:val="00FB744D"/>
    <w:rsid w:val="00FE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4">
    <w:name w:val="Light Grid Accent 4"/>
    <w:basedOn w:val="Normlntabulka"/>
    <w:uiPriority w:val="62"/>
    <w:locked/>
    <w:rsid w:val="00411A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4">
    <w:name w:val="Light Grid Accent 4"/>
    <w:basedOn w:val="Normlntabulka"/>
    <w:uiPriority w:val="62"/>
    <w:locked/>
    <w:rsid w:val="00411A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989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3</Pages>
  <Words>213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6</cp:revision>
  <dcterms:created xsi:type="dcterms:W3CDTF">2014-04-05T21:39:00Z</dcterms:created>
  <dcterms:modified xsi:type="dcterms:W3CDTF">2014-04-05T21:43:00Z</dcterms:modified>
</cp:coreProperties>
</file>