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42A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Stacionární magnetické pole</w:t>
      </w:r>
    </w:p>
    <w:p w:rsidR="00704316" w:rsidRDefault="00704316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42A1" w:rsidRDefault="00385DC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B6EC348" wp14:editId="14DC7F25">
            <wp:extent cx="5972810" cy="101663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385DC1" w:rsidP="00385DC1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D0E45DC" wp14:editId="17F4C365">
            <wp:extent cx="5972810" cy="6030595"/>
            <wp:effectExtent l="0" t="0" r="8890" b="825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03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1142A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1142A1" w:rsidRDefault="00385DC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001186F" wp14:editId="271DC3EB">
            <wp:extent cx="5972810" cy="1060450"/>
            <wp:effectExtent l="0" t="0" r="8890" b="635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5F376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175AA59" wp14:editId="308BAA0C">
            <wp:extent cx="5972810" cy="128460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8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5F376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2F6E707" wp14:editId="647FE40B">
            <wp:extent cx="5972810" cy="435610"/>
            <wp:effectExtent l="0" t="0" r="8890" b="254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3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5F376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ACA2702" wp14:editId="7AEAF3E6">
            <wp:extent cx="5972810" cy="445135"/>
            <wp:effectExtent l="0" t="0" r="889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5F376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C35AEAA" wp14:editId="7654EBB0">
            <wp:extent cx="5972810" cy="384810"/>
            <wp:effectExtent l="0" t="0" r="889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Default="005F376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8A64049" wp14:editId="754783E8">
            <wp:extent cx="5972810" cy="2262505"/>
            <wp:effectExtent l="0" t="0" r="8890" b="444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A1" w:rsidRPr="008F1323" w:rsidRDefault="005F376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4AE6809" wp14:editId="102945ED">
            <wp:extent cx="5972810" cy="2366010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42A1" w:rsidRPr="008F1323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8F" w:rsidRDefault="0060628F" w:rsidP="00CA6778">
      <w:pPr>
        <w:spacing w:before="0" w:after="0"/>
      </w:pPr>
      <w:r>
        <w:separator/>
      </w:r>
    </w:p>
  </w:endnote>
  <w:endnote w:type="continuationSeparator" w:id="0">
    <w:p w:rsidR="0060628F" w:rsidRDefault="0060628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>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8F" w:rsidRDefault="0060628F" w:rsidP="00CA6778">
      <w:pPr>
        <w:spacing w:before="0" w:after="0"/>
      </w:pPr>
      <w:r>
        <w:separator/>
      </w:r>
    </w:p>
  </w:footnote>
  <w:footnote w:type="continuationSeparator" w:id="0">
    <w:p w:rsidR="0060628F" w:rsidRDefault="0060628F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142A1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85DC1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5F3763"/>
    <w:rsid w:val="0060628F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04316"/>
    <w:rsid w:val="00716E23"/>
    <w:rsid w:val="0072333D"/>
    <w:rsid w:val="007269D6"/>
    <w:rsid w:val="00792A71"/>
    <w:rsid w:val="007B2292"/>
    <w:rsid w:val="00824075"/>
    <w:rsid w:val="008A0158"/>
    <w:rsid w:val="008F1323"/>
    <w:rsid w:val="008F6936"/>
    <w:rsid w:val="00931A79"/>
    <w:rsid w:val="00943ADF"/>
    <w:rsid w:val="00947A96"/>
    <w:rsid w:val="00947E9C"/>
    <w:rsid w:val="00961331"/>
    <w:rsid w:val="0096432E"/>
    <w:rsid w:val="009A1192"/>
    <w:rsid w:val="009A5B20"/>
    <w:rsid w:val="009C77DA"/>
    <w:rsid w:val="009D0617"/>
    <w:rsid w:val="009D38BE"/>
    <w:rsid w:val="009E0F4B"/>
    <w:rsid w:val="00A00703"/>
    <w:rsid w:val="00A63D73"/>
    <w:rsid w:val="00AD3106"/>
    <w:rsid w:val="00AD6A0A"/>
    <w:rsid w:val="00AF1EF4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CC6E0B"/>
    <w:rsid w:val="00D65E18"/>
    <w:rsid w:val="00D879C2"/>
    <w:rsid w:val="00DA5BFB"/>
    <w:rsid w:val="00DD1F8E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4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Josef Hylský</cp:lastModifiedBy>
  <cp:revision>2</cp:revision>
  <dcterms:created xsi:type="dcterms:W3CDTF">2014-05-29T08:47:00Z</dcterms:created>
  <dcterms:modified xsi:type="dcterms:W3CDTF">2014-05-29T08:47:00Z</dcterms:modified>
</cp:coreProperties>
</file>