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51E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Ohmův zákon</w:t>
      </w:r>
    </w:p>
    <w:p w:rsidR="00F03D6F" w:rsidRDefault="00F03D6F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  <w:sectPr w:rsidR="00F03D6F" w:rsidSect="00F03D6F">
          <w:footerReference w:type="default" r:id="rId10"/>
          <w:pgSz w:w="11906" w:h="16838"/>
          <w:pgMar w:top="2127" w:right="566" w:bottom="1985" w:left="1134" w:header="709" w:footer="709" w:gutter="0"/>
          <w:cols w:space="708"/>
          <w:docGrid w:linePitch="360"/>
        </w:sectPr>
      </w:pPr>
    </w:p>
    <w:p w:rsidR="0035376B" w:rsidRDefault="00834D11" w:rsidP="001F1096">
      <w:pPr>
        <w:pStyle w:val="Nadpis1"/>
        <w:spacing w:after="480"/>
        <w:jc w:val="center"/>
        <w:rPr>
          <w:rFonts w:eastAsiaTheme="minorEastAsia"/>
          <w:sz w:val="28"/>
        </w:rPr>
      </w:pPr>
      <w:r>
        <w:rPr>
          <w:rFonts w:eastAsiaTheme="minorEastAsia"/>
          <w:sz w:val="28"/>
        </w:rPr>
        <w:lastRenderedPageBreak/>
        <w:t>Laboratorní práce „</w:t>
      </w:r>
      <w:r w:rsidR="00B151ED">
        <w:rPr>
          <w:rFonts w:eastAsiaTheme="minorEastAsia"/>
          <w:sz w:val="28"/>
        </w:rPr>
        <w:t>Ohmův zákon</w:t>
      </w:r>
      <w:r>
        <w:rPr>
          <w:rFonts w:eastAsiaTheme="minorEastAsia"/>
          <w:sz w:val="28"/>
        </w:rPr>
        <w:t>“</w:t>
      </w:r>
    </w:p>
    <w:p w:rsidR="00CA2BDB" w:rsidRDefault="00CA2BDB" w:rsidP="001F1096">
      <w:pPr>
        <w:pStyle w:val="Nadpis2"/>
        <w:spacing w:before="240" w:after="360"/>
      </w:pPr>
      <w:r>
        <w:t>Pracovní skupina:</w:t>
      </w:r>
    </w:p>
    <w:p w:rsidR="00CA2BDB" w:rsidRDefault="00CA2BDB" w:rsidP="001F1096">
      <w:pPr>
        <w:pStyle w:val="Nadpis2"/>
        <w:spacing w:after="360"/>
      </w:pPr>
      <w:r>
        <w:t>Datum:</w:t>
      </w:r>
    </w:p>
    <w:p w:rsidR="00F03D6F" w:rsidRPr="00D5205D" w:rsidRDefault="00F03D6F" w:rsidP="00F03D6F">
      <w:pPr>
        <w:spacing w:before="200" w:after="360"/>
      </w:pPr>
      <w:r w:rsidRPr="00F03D6F">
        <w:rPr>
          <w:b/>
        </w:rPr>
        <w:t>Pomůcky:</w:t>
      </w:r>
      <w:r w:rsidR="00D5205D">
        <w:rPr>
          <w:b/>
        </w:rPr>
        <w:t xml:space="preserve"> </w:t>
      </w:r>
      <w:r w:rsidR="006A4163">
        <w:t xml:space="preserve">voltmetr, ampérmetr, rezistor 100 </w:t>
      </w:r>
      <w:r w:rsidR="006A4163">
        <w:rPr>
          <w:rFonts w:cs="Arial"/>
        </w:rPr>
        <w:t>Ω</w:t>
      </w:r>
      <w:r w:rsidR="006A4163">
        <w:t xml:space="preserve"> a 500 </w:t>
      </w:r>
      <w:r w:rsidR="006A4163">
        <w:rPr>
          <w:rFonts w:cs="Arial"/>
        </w:rPr>
        <w:t>Ω</w:t>
      </w:r>
      <w:r w:rsidR="006A4163">
        <w:t>, zdroj napětí, vodiče</w:t>
      </w:r>
    </w:p>
    <w:p w:rsidR="00CA2BDB" w:rsidRDefault="00CA2BDB" w:rsidP="001F1096">
      <w:pPr>
        <w:pStyle w:val="Nadpis2"/>
        <w:numPr>
          <w:ilvl w:val="0"/>
          <w:numId w:val="15"/>
        </w:numPr>
        <w:rPr>
          <w:shd w:val="clear" w:color="auto" w:fill="FFFFFF"/>
        </w:rPr>
      </w:pPr>
      <w:r>
        <w:rPr>
          <w:shd w:val="clear" w:color="auto" w:fill="FFFFFF"/>
        </w:rPr>
        <w:t>Úvod a teorie</w:t>
      </w:r>
    </w:p>
    <w:p w:rsidR="00B151ED" w:rsidRDefault="00B151ED" w:rsidP="004440B7">
      <w:pPr>
        <w:spacing w:line="360" w:lineRule="auto"/>
        <w:rPr>
          <w:shd w:val="clear" w:color="auto" w:fill="FFFFFF"/>
        </w:rPr>
      </w:pPr>
      <w:r>
        <w:rPr>
          <w:shd w:val="clear" w:color="auto" w:fill="FFFFFF"/>
        </w:rPr>
        <w:t>Ohmův zákon popisuje vzájemnou závislost elektrického proudu a elektrického napětí na části elektrického obvodu, nejčastěji rezistoru.</w:t>
      </w:r>
    </w:p>
    <w:p w:rsidR="00B151ED" w:rsidRDefault="00B151ED" w:rsidP="00083870">
      <w:pPr>
        <w:tabs>
          <w:tab w:val="left" w:leader="dot" w:pos="3119"/>
          <w:tab w:val="left" w:leader="dot" w:pos="7513"/>
          <w:tab w:val="left" w:leader="dot" w:pos="9639"/>
        </w:tabs>
        <w:spacing w:after="0" w:line="360" w:lineRule="auto"/>
        <w:rPr>
          <w:shd w:val="clear" w:color="auto" w:fill="FFFFFF"/>
        </w:rPr>
      </w:pPr>
      <w:r w:rsidRPr="00641A4C">
        <w:rPr>
          <w:b/>
          <w:shd w:val="clear" w:color="auto" w:fill="FFFFFF"/>
        </w:rPr>
        <w:t>Elektrický proud</w:t>
      </w:r>
      <w:r w:rsidRPr="00B151ED">
        <w:rPr>
          <w:shd w:val="clear" w:color="auto" w:fill="FFFFFF"/>
        </w:rPr>
        <w:t xml:space="preserve"> </w:t>
      </w:r>
      <w:r>
        <w:rPr>
          <w:shd w:val="clear" w:color="auto" w:fill="FFFFFF"/>
        </w:rPr>
        <w:t>je</w:t>
      </w:r>
      <w:r>
        <w:rPr>
          <w:shd w:val="clear" w:color="auto" w:fill="FFFFFF"/>
        </w:rPr>
        <w:tab/>
      </w:r>
      <w:r w:rsidRPr="00B151ED">
        <w:rPr>
          <w:shd w:val="clear" w:color="auto" w:fill="FFFFFF"/>
        </w:rPr>
        <w:t xml:space="preserve"> pohyb volných částic s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ab/>
      </w:r>
      <w:r w:rsidRPr="00B151ED">
        <w:rPr>
          <w:shd w:val="clear" w:color="auto" w:fill="FFFFFF"/>
        </w:rPr>
        <w:t>.</w:t>
      </w:r>
      <w:r>
        <w:rPr>
          <w:shd w:val="clear" w:color="auto" w:fill="FFFFFF"/>
        </w:rPr>
        <w:t xml:space="preserve"> Elektricky nabitými částicemi, které </w:t>
      </w:r>
      <w:proofErr w:type="gramStart"/>
      <w:r>
        <w:rPr>
          <w:shd w:val="clear" w:color="auto" w:fill="FFFFFF"/>
        </w:rPr>
        <w:t>mohou</w:t>
      </w:r>
      <w:proofErr w:type="gramEnd"/>
      <w:r>
        <w:rPr>
          <w:shd w:val="clear" w:color="auto" w:fill="FFFFFF"/>
        </w:rPr>
        <w:t xml:space="preserve"> vést elektrický proud </w:t>
      </w:r>
      <w:proofErr w:type="gramStart"/>
      <w:r>
        <w:rPr>
          <w:shd w:val="clear" w:color="auto" w:fill="FFFFFF"/>
        </w:rPr>
        <w:t>jsou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ab/>
        <w:t xml:space="preserve"> nebo </w:t>
      </w:r>
      <w:r w:rsidR="00083870">
        <w:rPr>
          <w:shd w:val="clear" w:color="auto" w:fill="FFFFFF"/>
        </w:rPr>
        <w:tab/>
      </w:r>
      <w:r>
        <w:rPr>
          <w:shd w:val="clear" w:color="auto" w:fill="FFFFFF"/>
        </w:rPr>
        <w:tab/>
      </w:r>
    </w:p>
    <w:p w:rsidR="00083870" w:rsidRDefault="00083870" w:rsidP="00083870">
      <w:pPr>
        <w:tabs>
          <w:tab w:val="left" w:leader="dot" w:pos="3119"/>
          <w:tab w:val="left" w:leader="dot" w:pos="7513"/>
          <w:tab w:val="left" w:leader="dot" w:pos="9639"/>
        </w:tabs>
        <w:spacing w:after="0" w:line="360" w:lineRule="auto"/>
        <w:rPr>
          <w:shd w:val="clear" w:color="auto" w:fill="FFFFFF"/>
        </w:rPr>
      </w:pPr>
      <w:r>
        <w:rPr>
          <w:shd w:val="clear" w:color="auto" w:fill="FFFFFF"/>
        </w:rPr>
        <w:t xml:space="preserve">Podle toho, zda se volné elektricky nabité částice vyskytují, rozdělujeme látky </w:t>
      </w:r>
      <w:proofErr w:type="gramStart"/>
      <w:r>
        <w:rPr>
          <w:shd w:val="clear" w:color="auto" w:fill="FFFFFF"/>
        </w:rPr>
        <w:t>na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ab/>
      </w:r>
    </w:p>
    <w:p w:rsidR="00083870" w:rsidRDefault="00083870" w:rsidP="00083870">
      <w:pPr>
        <w:tabs>
          <w:tab w:val="left" w:leader="dot" w:pos="3119"/>
          <w:tab w:val="left" w:leader="dot" w:pos="7513"/>
          <w:tab w:val="left" w:leader="dot" w:pos="9639"/>
        </w:tabs>
        <w:spacing w:after="0" w:line="360" w:lineRule="auto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083870" w:rsidRDefault="00083870" w:rsidP="00083870">
      <w:pPr>
        <w:tabs>
          <w:tab w:val="left" w:leader="dot" w:pos="2268"/>
          <w:tab w:val="left" w:leader="dot" w:pos="3119"/>
          <w:tab w:val="left" w:leader="dot" w:pos="7513"/>
          <w:tab w:val="left" w:leader="dot" w:pos="9639"/>
        </w:tabs>
        <w:spacing w:after="0" w:line="360" w:lineRule="auto"/>
        <w:rPr>
          <w:shd w:val="clear" w:color="auto" w:fill="FFFFFF"/>
        </w:rPr>
      </w:pPr>
      <w:r>
        <w:rPr>
          <w:shd w:val="clear" w:color="auto" w:fill="FFFFFF"/>
        </w:rPr>
        <w:t>Velikost elektrického proudu určujeme ze vztahu:</w:t>
      </w:r>
      <w:r>
        <w:rPr>
          <w:shd w:val="clear" w:color="auto" w:fill="FFFFFF"/>
        </w:rPr>
        <w:tab/>
        <w:t xml:space="preserve">, kde </w:t>
      </w:r>
      <w:r>
        <w:rPr>
          <w:i/>
          <w:shd w:val="clear" w:color="auto" w:fill="FFFFFF"/>
        </w:rPr>
        <w:t>Q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je</w:t>
      </w:r>
      <w:proofErr w:type="gramEnd"/>
      <w:r>
        <w:rPr>
          <w:shd w:val="clear" w:color="auto" w:fill="FFFFFF"/>
        </w:rPr>
        <w:tab/>
      </w:r>
      <w:r>
        <w:rPr>
          <w:shd w:val="clear" w:color="auto" w:fill="FFFFFF"/>
        </w:rPr>
        <w:br/>
      </w:r>
      <w:r>
        <w:rPr>
          <w:i/>
          <w:shd w:val="clear" w:color="auto" w:fill="FFFFFF"/>
        </w:rPr>
        <w:t>t</w:t>
      </w:r>
      <w:r>
        <w:rPr>
          <w:shd w:val="clear" w:color="auto" w:fill="FFFFFF"/>
        </w:rPr>
        <w:t xml:space="preserve"> je </w:t>
      </w:r>
      <w:r>
        <w:rPr>
          <w:shd w:val="clear" w:color="auto" w:fill="FFFFFF"/>
        </w:rPr>
        <w:tab/>
        <w:t>.</w:t>
      </w:r>
    </w:p>
    <w:p w:rsidR="00083870" w:rsidRPr="00083870" w:rsidRDefault="00641A4C" w:rsidP="00641A4C">
      <w:pPr>
        <w:tabs>
          <w:tab w:val="left" w:leader="dot" w:pos="2268"/>
          <w:tab w:val="left" w:leader="dot" w:pos="3119"/>
          <w:tab w:val="left" w:leader="dot" w:pos="9639"/>
          <w:tab w:val="left" w:leader="dot" w:pos="9781"/>
        </w:tabs>
        <w:spacing w:after="0" w:line="360" w:lineRule="auto"/>
        <w:rPr>
          <w:shd w:val="clear" w:color="auto" w:fill="FFFFFF"/>
        </w:rPr>
      </w:pPr>
      <w:r w:rsidRPr="00641A4C">
        <w:rPr>
          <w:b/>
          <w:shd w:val="clear" w:color="auto" w:fill="FFFFFF"/>
        </w:rPr>
        <w:t>Napětí</w:t>
      </w:r>
      <w:r w:rsidRPr="00641A4C">
        <w:rPr>
          <w:shd w:val="clear" w:color="auto" w:fill="FFFFFF"/>
        </w:rPr>
        <w:t xml:space="preserve"> mezi dvěma body elektrostatického pole je </w:t>
      </w:r>
      <w:r>
        <w:rPr>
          <w:shd w:val="clear" w:color="auto" w:fill="FFFFFF"/>
        </w:rPr>
        <w:t xml:space="preserve">dáno rozdílem jejich </w:t>
      </w:r>
      <w:r>
        <w:rPr>
          <w:shd w:val="clear" w:color="auto" w:fill="FFFFFF"/>
        </w:rPr>
        <w:tab/>
        <w:t xml:space="preserve"> </w:t>
      </w:r>
    </w:p>
    <w:p w:rsidR="001F1096" w:rsidRDefault="001F1096" w:rsidP="00EC7861">
      <w:pPr>
        <w:pStyle w:val="Nadpis1"/>
        <w:numPr>
          <w:ilvl w:val="0"/>
          <w:numId w:val="15"/>
        </w:numPr>
        <w:ind w:left="714" w:hanging="357"/>
        <w:rPr>
          <w:shd w:val="clear" w:color="auto" w:fill="FFFFFF"/>
        </w:rPr>
      </w:pPr>
      <w:r>
        <w:rPr>
          <w:shd w:val="clear" w:color="auto" w:fill="FFFFFF"/>
        </w:rPr>
        <w:t>Měření a výsledky</w:t>
      </w:r>
    </w:p>
    <w:p w:rsidR="001F1096" w:rsidRDefault="00641A4C" w:rsidP="004440B7">
      <w:pPr>
        <w:pStyle w:val="Odstavecseseznamem"/>
        <w:numPr>
          <w:ilvl w:val="1"/>
          <w:numId w:val="15"/>
        </w:numPr>
        <w:spacing w:after="0" w:line="360" w:lineRule="auto"/>
        <w:ind w:left="567"/>
      </w:pPr>
      <w:r>
        <w:t>Sestavte elektrický obvod dle následujícího schématu</w:t>
      </w:r>
    </w:p>
    <w:p w:rsidR="00641A4C" w:rsidRDefault="00456BF5" w:rsidP="004440B7">
      <w:pPr>
        <w:spacing w:after="0" w:line="360" w:lineRule="auto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AF85D" wp14:editId="7E46CFCA">
                <wp:simplePos x="0" y="0"/>
                <wp:positionH relativeFrom="column">
                  <wp:posOffset>527685</wp:posOffset>
                </wp:positionH>
                <wp:positionV relativeFrom="paragraph">
                  <wp:posOffset>140335</wp:posOffset>
                </wp:positionV>
                <wp:extent cx="0" cy="1333500"/>
                <wp:effectExtent l="0" t="0" r="1905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55pt,11.05pt" to="41.55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" strokecolor="black [3040]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9E6793" wp14:editId="40F86185">
                <wp:simplePos x="0" y="0"/>
                <wp:positionH relativeFrom="column">
                  <wp:posOffset>2023110</wp:posOffset>
                </wp:positionH>
                <wp:positionV relativeFrom="paragraph">
                  <wp:posOffset>137795</wp:posOffset>
                </wp:positionV>
                <wp:extent cx="0" cy="418465"/>
                <wp:effectExtent l="0" t="0" r="19050" b="19685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84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0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3pt,10.85pt" to="159.3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C2138B" wp14:editId="17748860">
                <wp:simplePos x="0" y="0"/>
                <wp:positionH relativeFrom="column">
                  <wp:posOffset>1651635</wp:posOffset>
                </wp:positionH>
                <wp:positionV relativeFrom="paragraph">
                  <wp:posOffset>137795</wp:posOffset>
                </wp:positionV>
                <wp:extent cx="0" cy="571500"/>
                <wp:effectExtent l="0" t="0" r="19050" b="19050"/>
                <wp:wrapNone/>
                <wp:docPr id="17" name="Přímá spojnic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7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0.05pt,10.85pt" to="130.05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A08C49" wp14:editId="6632BC4F">
                <wp:simplePos x="0" y="0"/>
                <wp:positionH relativeFrom="column">
                  <wp:posOffset>1384935</wp:posOffset>
                </wp:positionH>
                <wp:positionV relativeFrom="paragraph">
                  <wp:posOffset>140335</wp:posOffset>
                </wp:positionV>
                <wp:extent cx="628650" cy="0"/>
                <wp:effectExtent l="0" t="0" r="19050" b="19050"/>
                <wp:wrapNone/>
                <wp:docPr id="9" name="Přímá spojni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05pt,11.05pt" to="158.5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6F2334" wp14:editId="19A64913">
                <wp:simplePos x="0" y="0"/>
                <wp:positionH relativeFrom="column">
                  <wp:posOffset>1384935</wp:posOffset>
                </wp:positionH>
                <wp:positionV relativeFrom="paragraph">
                  <wp:posOffset>71120</wp:posOffset>
                </wp:positionV>
                <wp:extent cx="0" cy="152400"/>
                <wp:effectExtent l="0" t="0" r="19050" b="19050"/>
                <wp:wrapNone/>
                <wp:docPr id="8" name="Přímá spojnic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8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05pt,5.6pt" to="109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4E26CF" wp14:editId="2033A2ED">
                <wp:simplePos x="0" y="0"/>
                <wp:positionH relativeFrom="column">
                  <wp:posOffset>984885</wp:posOffset>
                </wp:positionH>
                <wp:positionV relativeFrom="paragraph">
                  <wp:posOffset>71120</wp:posOffset>
                </wp:positionV>
                <wp:extent cx="0" cy="152400"/>
                <wp:effectExtent l="0" t="0" r="19050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55pt,5.6pt" to="77.5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FE1BC3" wp14:editId="6A7BF47C">
                <wp:simplePos x="0" y="0"/>
                <wp:positionH relativeFrom="column">
                  <wp:posOffset>984885</wp:posOffset>
                </wp:positionH>
                <wp:positionV relativeFrom="paragraph">
                  <wp:posOffset>233045</wp:posOffset>
                </wp:positionV>
                <wp:extent cx="400050" cy="0"/>
                <wp:effectExtent l="0" t="0" r="19050" b="19050"/>
                <wp:wrapNone/>
                <wp:docPr id="6" name="Přímá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55pt,18.35pt" to="109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5F2193" wp14:editId="4C97C6CA">
                <wp:simplePos x="0" y="0"/>
                <wp:positionH relativeFrom="column">
                  <wp:posOffset>1051560</wp:posOffset>
                </wp:positionH>
                <wp:positionV relativeFrom="paragraph">
                  <wp:posOffset>142240</wp:posOffset>
                </wp:positionV>
                <wp:extent cx="704850" cy="1403985"/>
                <wp:effectExtent l="0" t="0" r="0" b="5715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0B7" w:rsidRDefault="004440B7" w:rsidP="004440B7">
                            <w: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82.8pt;margin-top:11.2pt;width:55.5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" filled="f" stroked="f">
                <v:textbox style="mso-fit-shape-to-text:t">
                  <w:txbxContent>
                    <w:p w:rsidR="004440B7" w:rsidRDefault="004440B7" w:rsidP="004440B7">
                      <w: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B20AAC" wp14:editId="4A5059C7">
                <wp:simplePos x="0" y="0"/>
                <wp:positionH relativeFrom="column">
                  <wp:posOffset>984885</wp:posOffset>
                </wp:positionH>
                <wp:positionV relativeFrom="paragraph">
                  <wp:posOffset>61595</wp:posOffset>
                </wp:positionV>
                <wp:extent cx="400050" cy="0"/>
                <wp:effectExtent l="0" t="0" r="19050" b="19050"/>
                <wp:wrapNone/>
                <wp:docPr id="7" name="Přímá spojni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55pt,4.85pt" to="109.0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90F359" wp14:editId="5ED45ED1">
                <wp:simplePos x="0" y="0"/>
                <wp:positionH relativeFrom="column">
                  <wp:posOffset>765810</wp:posOffset>
                </wp:positionH>
                <wp:positionV relativeFrom="paragraph">
                  <wp:posOffset>137795</wp:posOffset>
                </wp:positionV>
                <wp:extent cx="0" cy="571500"/>
                <wp:effectExtent l="0" t="0" r="19050" b="19050"/>
                <wp:wrapNone/>
                <wp:docPr id="16" name="Přímá spojnic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6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.3pt,10.85pt" to="60.3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466EB1" wp14:editId="6D112BF4">
                <wp:simplePos x="0" y="0"/>
                <wp:positionH relativeFrom="column">
                  <wp:posOffset>527685</wp:posOffset>
                </wp:positionH>
                <wp:positionV relativeFrom="paragraph">
                  <wp:posOffset>140335</wp:posOffset>
                </wp:positionV>
                <wp:extent cx="457200" cy="0"/>
                <wp:effectExtent l="0" t="0" r="19050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55pt,11.05pt" to="77.5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6D01D8F" wp14:editId="390AE2C6">
                <wp:simplePos x="0" y="0"/>
                <wp:positionH relativeFrom="column">
                  <wp:posOffset>137160</wp:posOffset>
                </wp:positionH>
                <wp:positionV relativeFrom="paragraph">
                  <wp:posOffset>642620</wp:posOffset>
                </wp:positionV>
                <wp:extent cx="704850" cy="1403985"/>
                <wp:effectExtent l="0" t="0" r="0" b="5715"/>
                <wp:wrapNone/>
                <wp:docPr id="2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0B7" w:rsidRDefault="004440B7" w:rsidP="004440B7">
                            <w: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0.8pt;margin-top:50.6pt;width:55.5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" filled="f" stroked="f">
                <v:textbox style="mso-fit-shape-to-text:t">
                  <w:txbxContent>
                    <w:p w:rsidR="004440B7" w:rsidRDefault="004440B7" w:rsidP="004440B7">
                      <w: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1AA8804" wp14:editId="3630E33C">
                <wp:simplePos x="0" y="0"/>
                <wp:positionH relativeFrom="column">
                  <wp:posOffset>346710</wp:posOffset>
                </wp:positionH>
                <wp:positionV relativeFrom="paragraph">
                  <wp:posOffset>423545</wp:posOffset>
                </wp:positionV>
                <wp:extent cx="9524" cy="765810"/>
                <wp:effectExtent l="95250" t="38100" r="67310" b="15240"/>
                <wp:wrapNone/>
                <wp:docPr id="25" name="Přímá spojnice se šipko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4" cy="765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5" o:spid="_x0000_s1026" type="#_x0000_t32" style="position:absolute;margin-left:27.3pt;margin-top:33.35pt;width:.75pt;height:60.3pt;flip:x y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</w:p>
    <w:p w:rsidR="001F1096" w:rsidRDefault="00456BF5" w:rsidP="00456BF5">
      <w:pPr>
        <w:pStyle w:val="Nadpis3"/>
        <w:numPr>
          <w:ilvl w:val="1"/>
          <w:numId w:val="15"/>
        </w:numPr>
        <w:spacing w:before="0" w:after="240"/>
        <w:ind w:left="4395" w:hanging="357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8A504A" wp14:editId="3136D20B">
                <wp:simplePos x="0" y="0"/>
                <wp:positionH relativeFrom="column">
                  <wp:posOffset>1901190</wp:posOffset>
                </wp:positionH>
                <wp:positionV relativeFrom="paragraph">
                  <wp:posOffset>185420</wp:posOffset>
                </wp:positionV>
                <wp:extent cx="704850" cy="1403985"/>
                <wp:effectExtent l="0" t="0" r="0" b="5715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1A4C" w:rsidRDefault="00641A4C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49.7pt;margin-top:14.6pt;width:55.5pt;height:110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" filled="f" stroked="f">
                <v:textbox style="mso-fit-shape-to-text:t">
                  <w:txbxContent>
                    <w:p w:rsidR="00641A4C" w:rsidRDefault="00641A4C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24BB74" wp14:editId="5F38013E">
                <wp:simplePos x="0" y="0"/>
                <wp:positionH relativeFrom="column">
                  <wp:posOffset>1880235</wp:posOffset>
                </wp:positionH>
                <wp:positionV relativeFrom="paragraph">
                  <wp:posOffset>235585</wp:posOffset>
                </wp:positionV>
                <wp:extent cx="304800" cy="304800"/>
                <wp:effectExtent l="0" t="0" r="19050" b="19050"/>
                <wp:wrapNone/>
                <wp:docPr id="11" name="Ová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048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11" o:spid="_x0000_s1026" style="position:absolute;margin-left:148.05pt;margin-top:18.55pt;width:24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" filled="f" strokecolor="black [3213]" strokeweight="1pt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9498E5" wp14:editId="19BA35DA">
                <wp:simplePos x="0" y="0"/>
                <wp:positionH relativeFrom="column">
                  <wp:posOffset>1337310</wp:posOffset>
                </wp:positionH>
                <wp:positionV relativeFrom="paragraph">
                  <wp:posOffset>387985</wp:posOffset>
                </wp:positionV>
                <wp:extent cx="314325" cy="0"/>
                <wp:effectExtent l="0" t="0" r="9525" b="19050"/>
                <wp:wrapNone/>
                <wp:docPr id="21" name="Přímá spojni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2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3pt,30.55pt" to="130.0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" strokecolor="black [3040]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B0A991" wp14:editId="6F65E116">
                <wp:simplePos x="0" y="0"/>
                <wp:positionH relativeFrom="column">
                  <wp:posOffset>1051560</wp:posOffset>
                </wp:positionH>
                <wp:positionV relativeFrom="paragraph">
                  <wp:posOffset>190500</wp:posOffset>
                </wp:positionV>
                <wp:extent cx="428625" cy="1403985"/>
                <wp:effectExtent l="0" t="0" r="0" b="5715"/>
                <wp:wrapNone/>
                <wp:docPr id="2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0B7" w:rsidRDefault="004440B7" w:rsidP="004440B7">
                            <w: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82.8pt;margin-top:15pt;width:33.75pt;height:110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" filled="f" stroked="f">
                <v:textbox style="mso-fit-shape-to-text:t">
                  <w:txbxContent>
                    <w:p w:rsidR="004440B7" w:rsidRDefault="004440B7" w:rsidP="004440B7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78F8C9" wp14:editId="65ED1128">
                <wp:simplePos x="0" y="0"/>
                <wp:positionH relativeFrom="column">
                  <wp:posOffset>1032510</wp:posOffset>
                </wp:positionH>
                <wp:positionV relativeFrom="paragraph">
                  <wp:posOffset>229870</wp:posOffset>
                </wp:positionV>
                <wp:extent cx="304800" cy="304800"/>
                <wp:effectExtent l="0" t="0" r="19050" b="19050"/>
                <wp:wrapNone/>
                <wp:docPr id="19" name="Ová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048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19" o:spid="_x0000_s1026" style="position:absolute;margin-left:81.3pt;margin-top:18.1pt;width:24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" filled="f" strokecolor="black [3213]" strokeweight="1pt"/>
            </w:pict>
          </mc:Fallback>
        </mc:AlternateContent>
      </w:r>
      <w:r w:rsidR="004440B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B81913" wp14:editId="7BA6DD2B">
                <wp:simplePos x="0" y="0"/>
                <wp:positionH relativeFrom="column">
                  <wp:posOffset>765810</wp:posOffset>
                </wp:positionH>
                <wp:positionV relativeFrom="paragraph">
                  <wp:posOffset>378460</wp:posOffset>
                </wp:positionV>
                <wp:extent cx="266700" cy="0"/>
                <wp:effectExtent l="0" t="0" r="19050" b="19050"/>
                <wp:wrapNone/>
                <wp:docPr id="18" name="Přímá spojni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3pt,29.8pt" to="81.3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" strokecolor="black [3040]"/>
            </w:pict>
          </mc:Fallback>
        </mc:AlternateContent>
      </w:r>
      <w:r w:rsidR="004440B7">
        <w:t>Závislost elektrického proudu na napětí (rezistor 100 Ω)</w:t>
      </w:r>
    </w:p>
    <w:tbl>
      <w:tblPr>
        <w:tblStyle w:val="Svtlmka"/>
        <w:tblW w:w="0" w:type="auto"/>
        <w:jc w:val="right"/>
        <w:tblInd w:w="4361" w:type="dxa"/>
        <w:tblLook w:val="04A0" w:firstRow="1" w:lastRow="0" w:firstColumn="1" w:lastColumn="0" w:noHBand="0" w:noVBand="1"/>
      </w:tblPr>
      <w:tblGrid>
        <w:gridCol w:w="2020"/>
        <w:gridCol w:w="2020"/>
        <w:gridCol w:w="2021"/>
      </w:tblGrid>
      <w:tr w:rsidR="004440B7" w:rsidTr="00E910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vAlign w:val="center"/>
          </w:tcPr>
          <w:p w:rsidR="004440B7" w:rsidRPr="004440B7" w:rsidRDefault="00456BF5" w:rsidP="001F1096">
            <w:pPr>
              <w:spacing w:before="0" w:after="0"/>
              <w:jc w:val="cent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672197B" wp14:editId="6248495D">
                      <wp:simplePos x="0" y="0"/>
                      <wp:positionH relativeFrom="column">
                        <wp:posOffset>-744855</wp:posOffset>
                      </wp:positionH>
                      <wp:positionV relativeFrom="paragraph">
                        <wp:posOffset>136525</wp:posOffset>
                      </wp:positionV>
                      <wp:extent cx="0" cy="619125"/>
                      <wp:effectExtent l="0" t="0" r="19050" b="9525"/>
                      <wp:wrapNone/>
                      <wp:docPr id="12" name="Přímá spojnic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91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65pt,10.75pt" to="-58.65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" strokecolor="black [3040]"/>
                  </w:pict>
                </mc:Fallback>
              </mc:AlternateContent>
            </w:r>
            <w:r w:rsidR="004440B7">
              <w:t xml:space="preserve">Napětí </w:t>
            </w:r>
            <w:r w:rsidR="004440B7" w:rsidRPr="004440B7">
              <w:rPr>
                <w:i/>
              </w:rPr>
              <w:t>U</w:t>
            </w:r>
            <w:r w:rsidR="004440B7">
              <w:t xml:space="preserve"> </w:t>
            </w:r>
            <w:r w:rsidR="004440B7">
              <w:rPr>
                <w:lang w:val="en-US"/>
              </w:rPr>
              <w:t>[V]</w:t>
            </w:r>
          </w:p>
        </w:tc>
        <w:tc>
          <w:tcPr>
            <w:tcW w:w="2020" w:type="dxa"/>
            <w:vAlign w:val="center"/>
          </w:tcPr>
          <w:p w:rsidR="004440B7" w:rsidRDefault="004440B7" w:rsidP="00F03D6F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Proud </w:t>
            </w:r>
            <w:r w:rsidRPr="004440B7">
              <w:rPr>
                <w:i/>
              </w:rPr>
              <w:t>I</w:t>
            </w:r>
            <w:r>
              <w:t xml:space="preserve"> </w:t>
            </w:r>
            <w:r>
              <w:rPr>
                <w:lang w:val="en-US"/>
              </w:rPr>
              <w:t>[</w:t>
            </w:r>
            <w:r w:rsidR="00F03D6F">
              <w:t>A</w:t>
            </w:r>
            <w:r>
              <w:t>]</w:t>
            </w:r>
          </w:p>
        </w:tc>
        <w:tc>
          <w:tcPr>
            <w:tcW w:w="2021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Poměr napětí / proud</w:t>
            </w:r>
          </w:p>
        </w:tc>
      </w:tr>
      <w:tr w:rsidR="004440B7" w:rsidTr="00E91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</w:pPr>
          </w:p>
        </w:tc>
        <w:tc>
          <w:tcPr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1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440B7" w:rsidTr="00E9103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vAlign w:val="center"/>
          </w:tcPr>
          <w:p w:rsidR="004440B7" w:rsidRDefault="00E9103D" w:rsidP="004440B7">
            <w:pPr>
              <w:spacing w:before="0" w:after="0"/>
              <w:jc w:val="right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337225" wp14:editId="72AEA47E">
                      <wp:simplePos x="0" y="0"/>
                      <wp:positionH relativeFrom="column">
                        <wp:posOffset>-1557655</wp:posOffset>
                      </wp:positionH>
                      <wp:positionV relativeFrom="paragraph">
                        <wp:posOffset>214630</wp:posOffset>
                      </wp:positionV>
                      <wp:extent cx="266700" cy="1403985"/>
                      <wp:effectExtent l="0" t="0" r="0" b="5715"/>
                      <wp:wrapNone/>
                      <wp:docPr id="24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40B7" w:rsidRDefault="004440B7" w:rsidP="004440B7">
                                  <w: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-122.65pt;margin-top:16.9pt;width:21pt;height:110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" filled="f" stroked="f">
                      <v:textbox style="mso-fit-shape-to-text:t">
                        <w:txbxContent>
                          <w:p w:rsidR="004440B7" w:rsidRDefault="004440B7" w:rsidP="004440B7">
                            <w: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0E978AD" wp14:editId="07C744EA">
                      <wp:simplePos x="0" y="0"/>
                      <wp:positionH relativeFrom="column">
                        <wp:posOffset>-1494790</wp:posOffset>
                      </wp:positionH>
                      <wp:positionV relativeFrom="paragraph">
                        <wp:posOffset>-9525</wp:posOffset>
                      </wp:positionV>
                      <wp:extent cx="0" cy="152400"/>
                      <wp:effectExtent l="0" t="0" r="19050" b="19050"/>
                      <wp:wrapNone/>
                      <wp:docPr id="15" name="Přímá spojnic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5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7.7pt,-.75pt" to="-117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" strokecolor="black [3040]"/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AB841A" wp14:editId="08F78AAD">
                      <wp:simplePos x="0" y="0"/>
                      <wp:positionH relativeFrom="column">
                        <wp:posOffset>-1586230</wp:posOffset>
                      </wp:positionH>
                      <wp:positionV relativeFrom="paragraph">
                        <wp:posOffset>-86360</wp:posOffset>
                      </wp:positionV>
                      <wp:extent cx="0" cy="304800"/>
                      <wp:effectExtent l="0" t="0" r="19050" b="19050"/>
                      <wp:wrapNone/>
                      <wp:docPr id="14" name="Přímá spojnic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4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4.9pt,-6.8pt" to="-124.9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" strokecolor="black [3040]"/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8FCF4A" wp14:editId="77101C71">
                      <wp:simplePos x="0" y="0"/>
                      <wp:positionH relativeFrom="column">
                        <wp:posOffset>-2221230</wp:posOffset>
                      </wp:positionH>
                      <wp:positionV relativeFrom="paragraph">
                        <wp:posOffset>55880</wp:posOffset>
                      </wp:positionV>
                      <wp:extent cx="638175" cy="0"/>
                      <wp:effectExtent l="0" t="0" r="9525" b="19050"/>
                      <wp:wrapNone/>
                      <wp:docPr id="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4.9pt,4.4pt" to="-124.6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" strokecolor="black [3040]"/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0201273" wp14:editId="29709D85">
                      <wp:simplePos x="0" y="0"/>
                      <wp:positionH relativeFrom="column">
                        <wp:posOffset>-1492885</wp:posOffset>
                      </wp:positionH>
                      <wp:positionV relativeFrom="paragraph">
                        <wp:posOffset>68580</wp:posOffset>
                      </wp:positionV>
                      <wp:extent cx="752475" cy="9525"/>
                      <wp:effectExtent l="0" t="0" r="28575" b="28575"/>
                      <wp:wrapNone/>
                      <wp:docPr id="13" name="Přímá spojnic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7.55pt,5.4pt" to="-58.3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" strokecolor="black [3040]"/>
                  </w:pict>
                </mc:Fallback>
              </mc:AlternateContent>
            </w:r>
          </w:p>
        </w:tc>
        <w:tc>
          <w:tcPr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1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440B7" w:rsidTr="00E91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</w:pPr>
          </w:p>
        </w:tc>
        <w:tc>
          <w:tcPr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1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440B7" w:rsidTr="00E9103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</w:pPr>
          </w:p>
        </w:tc>
        <w:tc>
          <w:tcPr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1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440B7" w:rsidTr="00E91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</w:pPr>
          </w:p>
        </w:tc>
        <w:tc>
          <w:tcPr>
            <w:tcW w:w="2020" w:type="dxa"/>
            <w:vAlign w:val="center"/>
          </w:tcPr>
          <w:p w:rsidR="004440B7" w:rsidRDefault="004440B7" w:rsidP="001F10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1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440B7" w:rsidRDefault="004440B7" w:rsidP="004440B7">
      <w:pPr>
        <w:pStyle w:val="Nadpis3"/>
        <w:numPr>
          <w:ilvl w:val="1"/>
          <w:numId w:val="15"/>
        </w:numPr>
        <w:spacing w:before="120" w:after="240"/>
        <w:ind w:left="1418"/>
      </w:pPr>
      <w:r>
        <w:lastRenderedPageBreak/>
        <w:t>Závislost elektrického proudu na napětí (rezistor 500 Ω)</w:t>
      </w:r>
    </w:p>
    <w:tbl>
      <w:tblPr>
        <w:tblStyle w:val="Svtlmka"/>
        <w:tblW w:w="0" w:type="auto"/>
        <w:jc w:val="center"/>
        <w:tblLook w:val="04A0" w:firstRow="1" w:lastRow="0" w:firstColumn="1" w:lastColumn="0" w:noHBand="0" w:noVBand="1"/>
      </w:tblPr>
      <w:tblGrid>
        <w:gridCol w:w="3538"/>
        <w:gridCol w:w="3158"/>
        <w:gridCol w:w="3158"/>
      </w:tblGrid>
      <w:tr w:rsidR="004440B7" w:rsidTr="00456B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4440B7" w:rsidRPr="004440B7" w:rsidRDefault="004440B7" w:rsidP="0042748A">
            <w:pPr>
              <w:spacing w:before="0" w:after="0"/>
              <w:jc w:val="center"/>
            </w:pPr>
            <w:r>
              <w:t xml:space="preserve">Napětí </w:t>
            </w:r>
            <w:r w:rsidRPr="004440B7">
              <w:rPr>
                <w:i/>
              </w:rPr>
              <w:t>U</w:t>
            </w:r>
            <w:r>
              <w:t xml:space="preserve"> </w:t>
            </w:r>
            <w:r>
              <w:rPr>
                <w:lang w:val="en-US"/>
              </w:rPr>
              <w:t>[V]</w:t>
            </w:r>
          </w:p>
        </w:tc>
        <w:tc>
          <w:tcPr>
            <w:tcW w:w="3158" w:type="dxa"/>
            <w:vAlign w:val="center"/>
          </w:tcPr>
          <w:p w:rsidR="004440B7" w:rsidRDefault="004440B7" w:rsidP="00F03D6F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Proud </w:t>
            </w:r>
            <w:r w:rsidRPr="004440B7">
              <w:rPr>
                <w:i/>
              </w:rPr>
              <w:t>I</w:t>
            </w:r>
            <w:r>
              <w:t xml:space="preserve"> </w:t>
            </w:r>
            <w:r>
              <w:rPr>
                <w:lang w:val="en-US"/>
              </w:rPr>
              <w:t>[</w:t>
            </w:r>
            <w:r w:rsidR="00F03D6F">
              <w:t>A</w:t>
            </w:r>
            <w:r>
              <w:t>]</w:t>
            </w:r>
          </w:p>
        </w:tc>
        <w:tc>
          <w:tcPr>
            <w:tcW w:w="3158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Poměr napětí / proud</w:t>
            </w:r>
          </w:p>
        </w:tc>
      </w:tr>
      <w:tr w:rsidR="004440B7" w:rsidTr="00456B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4440B7" w:rsidRDefault="004440B7" w:rsidP="0042748A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4440B7" w:rsidRDefault="004440B7" w:rsidP="0042748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440B7" w:rsidTr="00456B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4440B7" w:rsidRDefault="004440B7" w:rsidP="0042748A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4440B7" w:rsidRDefault="004440B7" w:rsidP="0042748A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440B7" w:rsidTr="00456B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4440B7" w:rsidRDefault="004440B7" w:rsidP="0042748A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4440B7" w:rsidRDefault="004440B7" w:rsidP="0042748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440B7" w:rsidTr="00456B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4440B7" w:rsidRDefault="004440B7" w:rsidP="0042748A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4440B7" w:rsidRDefault="004440B7" w:rsidP="0042748A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440B7" w:rsidTr="00456B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8" w:type="dxa"/>
            <w:vAlign w:val="center"/>
          </w:tcPr>
          <w:p w:rsidR="004440B7" w:rsidRDefault="004440B7" w:rsidP="0042748A">
            <w:pPr>
              <w:spacing w:before="0" w:after="0"/>
              <w:jc w:val="center"/>
            </w:pPr>
          </w:p>
        </w:tc>
        <w:tc>
          <w:tcPr>
            <w:tcW w:w="3158" w:type="dxa"/>
            <w:vAlign w:val="center"/>
          </w:tcPr>
          <w:p w:rsidR="004440B7" w:rsidRDefault="004440B7" w:rsidP="0042748A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8" w:type="dxa"/>
            <w:vAlign w:val="center"/>
          </w:tcPr>
          <w:p w:rsidR="004440B7" w:rsidRDefault="004440B7" w:rsidP="004440B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440B7" w:rsidRDefault="004440B7" w:rsidP="004440B7">
      <w:r>
        <w:t xml:space="preserve">Sestavte graf závislosti </w:t>
      </w:r>
      <w:r w:rsidR="00356651">
        <w:t>elektrického proudu</w:t>
      </w:r>
      <w:r>
        <w:t xml:space="preserve"> na </w:t>
      </w:r>
      <w:r w:rsidR="00356651">
        <w:t>napětí:</w:t>
      </w:r>
    </w:p>
    <w:p w:rsidR="008E05BA" w:rsidRDefault="008E05BA" w:rsidP="00D5205D">
      <w:pPr>
        <w:pStyle w:val="Nadpis1"/>
        <w:numPr>
          <w:ilvl w:val="0"/>
          <w:numId w:val="15"/>
        </w:numPr>
        <w:spacing w:before="5760"/>
        <w:ind w:left="714" w:hanging="357"/>
      </w:pPr>
      <w:r>
        <w:t>Diskuse</w:t>
      </w:r>
    </w:p>
    <w:p w:rsidR="008E05BA" w:rsidRDefault="00456BF5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t>Porovnejte hodnoty poměru napětí na proudu s elektrickým odporem uvedeným na rezistoru, uveďte důvody případné odchylky:</w:t>
      </w:r>
      <w:r>
        <w:tab/>
      </w:r>
    </w:p>
    <w:p w:rsidR="008E05BA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8E05BA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D5205D" w:rsidRDefault="00D5205D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D5205D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1F1096" w:rsidRDefault="008E05BA" w:rsidP="008E05BA">
      <w:pPr>
        <w:pStyle w:val="Nadpis1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/>
        </w:rPr>
        <w:t>Závěr</w:t>
      </w:r>
    </w:p>
    <w:p w:rsidR="00456BF5" w:rsidRDefault="00B378D0" w:rsidP="00E9103D">
      <w:pPr>
        <w:tabs>
          <w:tab w:val="left" w:leader="dot" w:pos="1418"/>
          <w:tab w:val="left" w:leader="dot" w:pos="9639"/>
        </w:tabs>
        <w:spacing w:line="360" w:lineRule="auto"/>
      </w:pPr>
      <w:r>
        <w:t>Při vyp</w:t>
      </w:r>
      <w:r w:rsidR="00456BF5">
        <w:t xml:space="preserve">racování laboratorní práce jsme zjistili, že velikost elektrického proudu je </w:t>
      </w:r>
      <w:r w:rsidR="00456BF5">
        <w:tab/>
      </w:r>
      <w:r w:rsidR="00E9103D">
        <w:tab/>
      </w:r>
      <w:r w:rsidR="00E9103D">
        <w:br/>
      </w:r>
      <w:r w:rsidR="00456BF5">
        <w:tab/>
        <w:t xml:space="preserve"> přiloženém</w:t>
      </w:r>
      <w:r w:rsidR="003C4D21">
        <w:t>u</w:t>
      </w:r>
      <w:r w:rsidR="00456BF5">
        <w:t xml:space="preserve"> napětí. </w:t>
      </w:r>
      <w:r w:rsidR="003C4D21">
        <w:t>Závislost, kterou jsme ověřili</w:t>
      </w:r>
      <w:r w:rsidR="006A4163">
        <w:t>,</w:t>
      </w:r>
      <w:bookmarkStart w:id="0" w:name="_GoBack"/>
      <w:bookmarkEnd w:id="0"/>
      <w:r w:rsidR="003C4D21">
        <w:t xml:space="preserve"> nazýváme </w:t>
      </w:r>
      <w:r w:rsidR="00456BF5">
        <w:tab/>
        <w:t>.</w:t>
      </w:r>
    </w:p>
    <w:p w:rsidR="00D5205D" w:rsidRPr="008E05BA" w:rsidRDefault="00D5205D" w:rsidP="00E9103D">
      <w:pPr>
        <w:tabs>
          <w:tab w:val="left" w:leader="dot" w:pos="1418"/>
          <w:tab w:val="left" w:leader="dot" w:pos="9639"/>
        </w:tabs>
        <w:spacing w:line="360" w:lineRule="auto"/>
      </w:pPr>
      <w:r>
        <w:tab/>
        <w:t>.</w:t>
      </w:r>
    </w:p>
    <w:sectPr w:rsidR="00D5205D" w:rsidRPr="008E05BA" w:rsidSect="00F03D6F">
      <w:pgSz w:w="11906" w:h="16838"/>
      <w:pgMar w:top="993" w:right="566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F92" w:rsidRDefault="00110F92" w:rsidP="00CA6778">
      <w:pPr>
        <w:spacing w:before="0" w:after="0"/>
      </w:pPr>
      <w:r>
        <w:separator/>
      </w:r>
    </w:p>
  </w:endnote>
  <w:endnote w:type="continuationSeparator" w:id="0">
    <w:p w:rsidR="00110F92" w:rsidRDefault="00110F9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F92" w:rsidRDefault="00110F92" w:rsidP="00CA6778">
      <w:pPr>
        <w:spacing w:before="0" w:after="0"/>
      </w:pPr>
      <w:r>
        <w:separator/>
      </w:r>
    </w:p>
  </w:footnote>
  <w:footnote w:type="continuationSeparator" w:id="0">
    <w:p w:rsidR="00110F92" w:rsidRDefault="00110F9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5932D8"/>
    <w:multiLevelType w:val="hybridMultilevel"/>
    <w:tmpl w:val="2CDC41F8"/>
    <w:lvl w:ilvl="0" w:tplc="0405000F">
      <w:start w:val="1"/>
      <w:numFmt w:val="decimal"/>
      <w:lvlText w:val="%1."/>
      <w:lvlJc w:val="left"/>
      <w:pPr>
        <w:ind w:left="928" w:hanging="360"/>
      </w:pPr>
    </w:lvl>
    <w:lvl w:ilvl="1" w:tplc="04050017">
      <w:start w:val="1"/>
      <w:numFmt w:val="lowerLetter"/>
      <w:lvlText w:val="%2)"/>
      <w:lvlJc w:val="left"/>
      <w:pPr>
        <w:ind w:left="9008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D2164D"/>
    <w:multiLevelType w:val="hybridMultilevel"/>
    <w:tmpl w:val="666464B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102E7"/>
    <w:multiLevelType w:val="hybridMultilevel"/>
    <w:tmpl w:val="2E1435CE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9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7514190"/>
    <w:multiLevelType w:val="hybridMultilevel"/>
    <w:tmpl w:val="EE86109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6"/>
  </w:num>
  <w:num w:numId="5">
    <w:abstractNumId w:val="16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13"/>
  </w:num>
  <w:num w:numId="15">
    <w:abstractNumId w:val="1"/>
  </w:num>
  <w:num w:numId="16">
    <w:abstractNumId w:val="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83870"/>
    <w:rsid w:val="00084AD2"/>
    <w:rsid w:val="000D4C97"/>
    <w:rsid w:val="00110F92"/>
    <w:rsid w:val="0015164B"/>
    <w:rsid w:val="00166F38"/>
    <w:rsid w:val="0017080B"/>
    <w:rsid w:val="0019534D"/>
    <w:rsid w:val="001E5044"/>
    <w:rsid w:val="001F1096"/>
    <w:rsid w:val="0020734E"/>
    <w:rsid w:val="00235DCF"/>
    <w:rsid w:val="00247D1D"/>
    <w:rsid w:val="00252D2D"/>
    <w:rsid w:val="00281EB3"/>
    <w:rsid w:val="00344F9D"/>
    <w:rsid w:val="0035376B"/>
    <w:rsid w:val="00356651"/>
    <w:rsid w:val="00375125"/>
    <w:rsid w:val="003C040B"/>
    <w:rsid w:val="003C4D21"/>
    <w:rsid w:val="003D1D48"/>
    <w:rsid w:val="004310AF"/>
    <w:rsid w:val="004359F9"/>
    <w:rsid w:val="00440085"/>
    <w:rsid w:val="00441154"/>
    <w:rsid w:val="004440B7"/>
    <w:rsid w:val="004513CC"/>
    <w:rsid w:val="00456BF5"/>
    <w:rsid w:val="00474500"/>
    <w:rsid w:val="004B0AD8"/>
    <w:rsid w:val="00565C78"/>
    <w:rsid w:val="0059005D"/>
    <w:rsid w:val="00590449"/>
    <w:rsid w:val="005D4579"/>
    <w:rsid w:val="006347FB"/>
    <w:rsid w:val="00641A4C"/>
    <w:rsid w:val="006515B1"/>
    <w:rsid w:val="006516F6"/>
    <w:rsid w:val="00666590"/>
    <w:rsid w:val="00684206"/>
    <w:rsid w:val="00690396"/>
    <w:rsid w:val="006A4163"/>
    <w:rsid w:val="006F6065"/>
    <w:rsid w:val="007269D6"/>
    <w:rsid w:val="00786A08"/>
    <w:rsid w:val="00796B9C"/>
    <w:rsid w:val="007C6313"/>
    <w:rsid w:val="00834D11"/>
    <w:rsid w:val="008E05BA"/>
    <w:rsid w:val="00916D69"/>
    <w:rsid w:val="00947E9C"/>
    <w:rsid w:val="009576DF"/>
    <w:rsid w:val="009903C1"/>
    <w:rsid w:val="00994C32"/>
    <w:rsid w:val="009C0200"/>
    <w:rsid w:val="009C77DA"/>
    <w:rsid w:val="00A274CC"/>
    <w:rsid w:val="00A92608"/>
    <w:rsid w:val="00B060E7"/>
    <w:rsid w:val="00B107B8"/>
    <w:rsid w:val="00B151ED"/>
    <w:rsid w:val="00B378D0"/>
    <w:rsid w:val="00B40035"/>
    <w:rsid w:val="00B87A97"/>
    <w:rsid w:val="00BC0EAC"/>
    <w:rsid w:val="00BD446E"/>
    <w:rsid w:val="00BF3814"/>
    <w:rsid w:val="00C23A79"/>
    <w:rsid w:val="00C35DE7"/>
    <w:rsid w:val="00CA2BDB"/>
    <w:rsid w:val="00CA6778"/>
    <w:rsid w:val="00CA68AF"/>
    <w:rsid w:val="00CC0FF6"/>
    <w:rsid w:val="00D461B6"/>
    <w:rsid w:val="00D5205D"/>
    <w:rsid w:val="00D54E6A"/>
    <w:rsid w:val="00DA5321"/>
    <w:rsid w:val="00DF1B55"/>
    <w:rsid w:val="00E0313B"/>
    <w:rsid w:val="00E2443C"/>
    <w:rsid w:val="00E25FF4"/>
    <w:rsid w:val="00E72D6E"/>
    <w:rsid w:val="00E9103D"/>
    <w:rsid w:val="00EA0564"/>
    <w:rsid w:val="00EC7861"/>
    <w:rsid w:val="00ED4E88"/>
    <w:rsid w:val="00ED738F"/>
    <w:rsid w:val="00F03D6F"/>
    <w:rsid w:val="00F23263"/>
    <w:rsid w:val="00F41B3F"/>
    <w:rsid w:val="00F57BF3"/>
    <w:rsid w:val="00F64ECA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3AD4E-418F-479C-A09C-10108748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3</Pages>
  <Words>195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5</cp:revision>
  <dcterms:created xsi:type="dcterms:W3CDTF">2014-03-22T22:34:00Z</dcterms:created>
  <dcterms:modified xsi:type="dcterms:W3CDTF">2014-03-23T10:29:00Z</dcterms:modified>
</cp:coreProperties>
</file>