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038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Mechanická práce a energie</w:t>
      </w:r>
    </w:p>
    <w:p w:rsidR="00B80383" w:rsidRPr="00B80383" w:rsidRDefault="005D4579" w:rsidP="00B80383">
      <w:pPr>
        <w:pStyle w:val="Odstavecseseznamem"/>
        <w:numPr>
          <w:ilvl w:val="0"/>
          <w:numId w:val="3"/>
        </w:numPr>
        <w:ind w:left="426"/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B80383" w:rsidRPr="00B80383">
        <w:lastRenderedPageBreak/>
        <w:t>Jaká je kinetická energie sekačky o hmotnosti 30 kg, která se pohybuje rychlostí 60 m za minutu?</w:t>
      </w:r>
    </w:p>
    <w:p w:rsidR="00B80383" w:rsidRPr="00B80383" w:rsidRDefault="00B80383" w:rsidP="00B80383">
      <w:pPr>
        <w:pStyle w:val="Odstavecseseznamem"/>
        <w:numPr>
          <w:ilvl w:val="0"/>
          <w:numId w:val="3"/>
        </w:numPr>
        <w:ind w:left="426"/>
      </w:pPr>
      <w:r w:rsidRPr="00B80383">
        <w:t>Jak velkou práci vykoná rotační sekačka s výkonem 1,3kW za 1,5 h sekání trávy? Výslednou hodnotu práce vyjádřete v </w:t>
      </w:r>
      <w:r w:rsidRPr="00B80383">
        <w:rPr>
          <w:i/>
        </w:rPr>
        <w:t>J</w:t>
      </w:r>
      <w:r w:rsidRPr="00B80383">
        <w:t xml:space="preserve"> i v </w:t>
      </w:r>
      <w:r w:rsidRPr="00B80383">
        <w:rPr>
          <w:i/>
        </w:rPr>
        <w:t>kWh</w:t>
      </w:r>
      <w:r w:rsidRPr="00B80383">
        <w:t>.</w:t>
      </w:r>
    </w:p>
    <w:p w:rsidR="00B80383" w:rsidRPr="00B80383" w:rsidRDefault="00B80383" w:rsidP="00B80383">
      <w:pPr>
        <w:pStyle w:val="Odstavecseseznamem"/>
        <w:numPr>
          <w:ilvl w:val="0"/>
          <w:numId w:val="3"/>
        </w:numPr>
        <w:ind w:left="426"/>
      </w:pPr>
      <w:r w:rsidRPr="00B80383">
        <w:t>Zavlažování na zahradě je realizováno pomocí čerpadla o příkonu 500 W. Kolik vody načerpá ze studny o hloubce 25 m za 10 minut, je-li účinnost 65%?</w:t>
      </w:r>
    </w:p>
    <w:p w:rsidR="00B80383" w:rsidRPr="00B80383" w:rsidRDefault="00B80383" w:rsidP="00B80383">
      <w:pPr>
        <w:pStyle w:val="Odstavecseseznamem"/>
        <w:numPr>
          <w:ilvl w:val="0"/>
          <w:numId w:val="3"/>
        </w:numPr>
        <w:ind w:left="426"/>
      </w:pPr>
      <w:r w:rsidRPr="00B80383">
        <w:t>Automobil o výkonu 200 kW jede rychlostí 90 km/</w:t>
      </w:r>
      <w:proofErr w:type="spellStart"/>
      <w:r w:rsidRPr="00B80383">
        <w:t>h</w:t>
      </w:r>
      <w:proofErr w:type="spellEnd"/>
      <w:r w:rsidRPr="00B80383">
        <w:t>. Určete tahovou sílu motoru.</w:t>
      </w:r>
    </w:p>
    <w:p w:rsidR="00B80383" w:rsidRPr="00B80383" w:rsidRDefault="00B80383" w:rsidP="00B80383">
      <w:pPr>
        <w:pStyle w:val="Odstavecseseznamem"/>
        <w:numPr>
          <w:ilvl w:val="0"/>
          <w:numId w:val="3"/>
        </w:numPr>
        <w:ind w:left="426"/>
      </w:pPr>
      <w:r w:rsidRPr="00B80383">
        <w:t>Z rozhledny o výšce 50 m byl vypuštěn předmět o hmotnosti 100 g.  Určete:</w:t>
      </w:r>
    </w:p>
    <w:p w:rsidR="00B80383" w:rsidRPr="00B80383" w:rsidRDefault="00B80383" w:rsidP="00B80383">
      <w:pPr>
        <w:pStyle w:val="Odstavecseseznamem"/>
        <w:numPr>
          <w:ilvl w:val="1"/>
          <w:numId w:val="3"/>
        </w:numPr>
      </w:pPr>
      <w:r w:rsidRPr="00B80383">
        <w:t>polohovou energii na počátku pohybu,</w:t>
      </w:r>
    </w:p>
    <w:p w:rsidR="00B80383" w:rsidRPr="00B80383" w:rsidRDefault="00B80383" w:rsidP="00B80383">
      <w:pPr>
        <w:pStyle w:val="Odstavecseseznamem"/>
        <w:numPr>
          <w:ilvl w:val="1"/>
          <w:numId w:val="3"/>
        </w:numPr>
      </w:pPr>
      <w:r w:rsidRPr="00B80383">
        <w:t>polohovou, pohybovou a celkovou energii na konci 1. sekundy,</w:t>
      </w:r>
    </w:p>
    <w:p w:rsidR="00B80383" w:rsidRPr="00B80383" w:rsidRDefault="00B80383" w:rsidP="00B80383">
      <w:pPr>
        <w:pStyle w:val="Odstavecseseznamem"/>
        <w:numPr>
          <w:ilvl w:val="1"/>
          <w:numId w:val="3"/>
        </w:numPr>
      </w:pPr>
      <w:r w:rsidRPr="00B80383">
        <w:t>dopadovou rychlosti a kinetickou energii při dopadu tělesa na zem.</w:t>
      </w:r>
    </w:p>
    <w:p w:rsidR="00B80383" w:rsidRPr="00B80383" w:rsidRDefault="00B80383" w:rsidP="00B80383">
      <w:pPr>
        <w:pStyle w:val="Odstavecseseznamem"/>
        <w:numPr>
          <w:ilvl w:val="0"/>
          <w:numId w:val="3"/>
        </w:numPr>
        <w:ind w:left="426"/>
      </w:pPr>
      <w:r w:rsidRPr="00B80383">
        <w:t>Těleso z příkladu 5 při dopadu na zem narazilo na dřevěný kolík, který se díky nárazu posunul do</w:t>
      </w:r>
      <w:r>
        <w:t> </w:t>
      </w:r>
      <w:r w:rsidRPr="00B80383">
        <w:t>hloubky o 4 cm. Určete odporovou sílu půdy.</w:t>
      </w:r>
    </w:p>
    <w:p w:rsidR="00B80383" w:rsidRPr="00B80383" w:rsidRDefault="00B80383" w:rsidP="00B80383">
      <w:pPr>
        <w:pStyle w:val="Odstavecseseznamem"/>
        <w:numPr>
          <w:ilvl w:val="0"/>
          <w:numId w:val="3"/>
        </w:numPr>
        <w:ind w:left="426"/>
      </w:pPr>
      <w:r w:rsidRPr="00B80383">
        <w:t>Dědeček s vnukem si dali závod. Určete poměr jejich kinetických energií, je-li hmotnost chlapce čtyřikrát menší než dědy a rychlost chlapce je čtyřikrát větší než dědečka.</w:t>
      </w:r>
    </w:p>
    <w:p w:rsidR="00B80383" w:rsidRPr="00B80383" w:rsidRDefault="00B80383" w:rsidP="00B80383">
      <w:pPr>
        <w:pStyle w:val="Odstavecseseznamem"/>
        <w:numPr>
          <w:ilvl w:val="0"/>
          <w:numId w:val="3"/>
        </w:numPr>
        <w:ind w:left="426"/>
      </w:pPr>
      <w:r w:rsidRPr="00B80383">
        <w:t xml:space="preserve">Jaký úhel svírala působící síla s vodorovným povrchem, působil-li děda silou o velikosti 400 N po dráze 1 km a vykonal při tom práci 346,45 </w:t>
      </w:r>
      <w:proofErr w:type="spellStart"/>
      <w:r w:rsidRPr="00B80383">
        <w:t>kJ</w:t>
      </w:r>
      <w:proofErr w:type="spellEnd"/>
      <w:r w:rsidRPr="00B80383">
        <w:t>.</w:t>
      </w:r>
    </w:p>
    <w:p w:rsidR="00B80383" w:rsidRDefault="00B80383" w:rsidP="00B80383">
      <w:pPr>
        <w:pStyle w:val="Odstavecseseznamem"/>
      </w:pPr>
    </w:p>
    <w:p w:rsidR="005D4579" w:rsidRPr="00706420" w:rsidRDefault="005D4579" w:rsidP="00B80383">
      <w:pPr>
        <w:rPr>
          <w:rFonts w:asciiTheme="minorHAnsi" w:hAnsiTheme="minorHAnsi" w:cstheme="minorHAnsi"/>
          <w:b/>
          <w:bCs/>
          <w:color w:val="024595"/>
          <w:sz w:val="54"/>
          <w:szCs w:val="54"/>
        </w:rPr>
      </w:pPr>
    </w:p>
    <w:sectPr w:rsidR="005D4579" w:rsidRPr="00706420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167" w:rsidRDefault="00301167" w:rsidP="00CA6778">
      <w:pPr>
        <w:spacing w:before="0" w:after="0"/>
      </w:pPr>
      <w:r>
        <w:separator/>
      </w:r>
    </w:p>
  </w:endnote>
  <w:endnote w:type="continuationSeparator" w:id="0">
    <w:p w:rsidR="00301167" w:rsidRDefault="0030116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167" w:rsidRDefault="00301167" w:rsidP="00CA6778">
      <w:pPr>
        <w:spacing w:before="0" w:after="0"/>
      </w:pPr>
      <w:r>
        <w:separator/>
      </w:r>
    </w:p>
  </w:footnote>
  <w:footnote w:type="continuationSeparator" w:id="0">
    <w:p w:rsidR="00301167" w:rsidRDefault="0030116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35DCF"/>
    <w:rsid w:val="00247D1D"/>
    <w:rsid w:val="00252D2D"/>
    <w:rsid w:val="00262F05"/>
    <w:rsid w:val="00281EB3"/>
    <w:rsid w:val="00301167"/>
    <w:rsid w:val="00375125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66B21"/>
    <w:rsid w:val="00947E9C"/>
    <w:rsid w:val="009C77DA"/>
    <w:rsid w:val="00A92101"/>
    <w:rsid w:val="00B80383"/>
    <w:rsid w:val="00BB724A"/>
    <w:rsid w:val="00BD446E"/>
    <w:rsid w:val="00CA1D28"/>
    <w:rsid w:val="00CA6778"/>
    <w:rsid w:val="00CA68AF"/>
    <w:rsid w:val="00D15C51"/>
    <w:rsid w:val="00E240E0"/>
    <w:rsid w:val="00F23263"/>
    <w:rsid w:val="00F31EC2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</TotalTime>
  <Pages>2</Pages>
  <Words>170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dcterms:created xsi:type="dcterms:W3CDTF">2012-10-23T15:58:00Z</dcterms:created>
  <dcterms:modified xsi:type="dcterms:W3CDTF">2013-01-06T11:57:00Z</dcterms:modified>
</cp:coreProperties>
</file>