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2D8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Mechanika ve </w:t>
      </w:r>
      <w:r w:rsidR="00EA0B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slovních úlohách s ne</w:t>
      </w:r>
      <w:r w:rsidR="008C64A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obvyklými</w:t>
      </w:r>
      <w:r w:rsidR="00EA0B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jednotkami</w:t>
      </w:r>
    </w:p>
    <w:p w:rsidR="00FA5A9C" w:rsidRDefault="005D4579" w:rsidP="00D031E9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EA0BBD" w:rsidRDefault="00EA0BBD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Uveďte názvy všech zvýrazněných jednotek a jejich převodní vztahy k běžně používaným jednotkám.</w:t>
      </w:r>
    </w:p>
    <w:p w:rsidR="00D031E9" w:rsidRDefault="005A2D88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Člověk o tíze 80 </w:t>
      </w:r>
      <w:proofErr w:type="spellStart"/>
      <w:r w:rsidRPr="005A2D88">
        <w:rPr>
          <w:rFonts w:asciiTheme="minorHAnsi" w:hAnsiTheme="minorHAnsi"/>
          <w:b/>
          <w:i/>
          <w:color w:val="000000"/>
          <w:sz w:val="22"/>
          <w:szCs w:val="22"/>
        </w:rPr>
        <w:t>kp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 xml:space="preserve"> se ve výtahu pohybuje svisle vzhůru se zrychlením 0,4 m/s</w:t>
      </w:r>
      <w:r w:rsidRPr="005A2D88">
        <w:rPr>
          <w:rFonts w:asciiTheme="minorHAnsi" w:hAnsiTheme="minorHAnsi"/>
          <w:color w:val="000000"/>
          <w:sz w:val="22"/>
          <w:szCs w:val="22"/>
          <w:vertAlign w:val="superscript"/>
        </w:rPr>
        <w:t>2</w:t>
      </w:r>
      <w:r>
        <w:rPr>
          <w:rFonts w:asciiTheme="minorHAnsi" w:hAnsiTheme="minorHAnsi"/>
          <w:color w:val="000000"/>
          <w:sz w:val="22"/>
          <w:szCs w:val="22"/>
        </w:rPr>
        <w:t>. Jak velkou silou působí člověk na podlahu výtahu?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>Z Niag</w:t>
      </w:r>
      <w:r w:rsidR="000D4C7A">
        <w:t>a</w:t>
      </w:r>
      <w:r>
        <w:t>rských vodopádů padá z výšky 50 m 350 000 m</w:t>
      </w:r>
      <w:r w:rsidRPr="005A2D88">
        <w:rPr>
          <w:vertAlign w:val="superscript"/>
        </w:rPr>
        <w:t>3</w:t>
      </w:r>
      <w:r>
        <w:t xml:space="preserve"> vody za minutu. Určete výkon vodopádu v </w:t>
      </w:r>
      <w:r w:rsidRPr="005A2D88">
        <w:rPr>
          <w:b/>
          <w:i/>
        </w:rPr>
        <w:t>kW</w:t>
      </w:r>
      <w:r>
        <w:t xml:space="preserve"> a v </w:t>
      </w:r>
      <w:r w:rsidRPr="005A2D88">
        <w:rPr>
          <w:b/>
          <w:i/>
        </w:rPr>
        <w:t>koních</w:t>
      </w:r>
      <w:r>
        <w:t>.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 xml:space="preserve">Jakou práci vykoná motor, který pracoval s výkonem </w:t>
      </w:r>
      <w:proofErr w:type="gramStart"/>
      <w:r>
        <w:t xml:space="preserve">3,5 </w:t>
      </w:r>
      <w:r w:rsidRPr="005A2D88">
        <w:rPr>
          <w:b/>
          <w:i/>
        </w:rPr>
        <w:t>k</w:t>
      </w:r>
      <w:r>
        <w:t> po</w:t>
      </w:r>
      <w:proofErr w:type="gramEnd"/>
      <w:r>
        <w:t xml:space="preserve"> dobu 150 minut? Výsledek vyjádřete v </w:t>
      </w:r>
      <w:r w:rsidRPr="005A2D88">
        <w:rPr>
          <w:b/>
          <w:i/>
        </w:rPr>
        <w:t>kWh</w:t>
      </w:r>
      <w:r>
        <w:t>.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>Na tyč působí dvě rovnoběžné síly 3</w:t>
      </w:r>
      <w:r w:rsidRPr="009466B9">
        <w:rPr>
          <w:b/>
          <w:i/>
        </w:rPr>
        <w:t xml:space="preserve">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a 7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ve vzájemné vzdálenosti 60 cm. Určete velikost a polohu výslednice (početn</w:t>
      </w:r>
      <w:r w:rsidR="00EA0BBD">
        <w:t xml:space="preserve">ě i graficky), jsou-li síly </w:t>
      </w:r>
      <w:r w:rsidR="009466B9">
        <w:t>souhlasně orientované; b) nesouhlasně orientované.</w:t>
      </w:r>
    </w:p>
    <w:p w:rsidR="009466B9" w:rsidRDefault="009466B9" w:rsidP="005A2D88">
      <w:pPr>
        <w:pStyle w:val="Odstavecseseznamem"/>
        <w:numPr>
          <w:ilvl w:val="0"/>
          <w:numId w:val="4"/>
        </w:numPr>
        <w:ind w:left="426"/>
      </w:pPr>
      <w:r>
        <w:t xml:space="preserve">Určete tlakovou sílu, kterou působí pára na pojistnou záklopku průměru 6 cm, jestliže manometr ukazuje tlak 10 </w:t>
      </w:r>
      <w:proofErr w:type="spellStart"/>
      <w:r w:rsidRPr="009466B9">
        <w:rPr>
          <w:b/>
          <w:i/>
        </w:rPr>
        <w:t>at</w:t>
      </w:r>
      <w:proofErr w:type="spellEnd"/>
      <w:r>
        <w:t>.</w:t>
      </w:r>
    </w:p>
    <w:p w:rsidR="009466B9" w:rsidRDefault="008C64A2" w:rsidP="005A2D88">
      <w:pPr>
        <w:pStyle w:val="Odstavecseseznamem"/>
        <w:numPr>
          <w:ilvl w:val="0"/>
          <w:numId w:val="4"/>
        </w:numPr>
        <w:ind w:left="426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1021715</wp:posOffset>
            </wp:positionH>
            <wp:positionV relativeFrom="paragraph">
              <wp:posOffset>302260</wp:posOffset>
            </wp:positionV>
            <wp:extent cx="1132205" cy="1441450"/>
            <wp:effectExtent l="19050" t="0" r="0" b="0"/>
            <wp:wrapTight wrapText="bothSides">
              <wp:wrapPolygon edited="0">
                <wp:start x="-363" y="0"/>
                <wp:lineTo x="-363" y="21410"/>
                <wp:lineTo x="21443" y="21410"/>
                <wp:lineTo x="21443" y="0"/>
                <wp:lineTo x="-36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6B9">
        <w:t>Do jaké výšky můžeme vytáhnout vodu v trubici pomocí zařízení na obrázku, je-li atmosférický tlak 760 </w:t>
      </w:r>
      <w:r w:rsidR="009466B9" w:rsidRPr="009466B9">
        <w:rPr>
          <w:b/>
          <w:i/>
        </w:rPr>
        <w:t>tor</w:t>
      </w:r>
      <w:r>
        <w:rPr>
          <w:b/>
          <w:i/>
        </w:rPr>
        <w:t>r</w:t>
      </w:r>
      <w:r w:rsidR="009466B9" w:rsidRPr="009466B9">
        <w:rPr>
          <w:b/>
          <w:i/>
        </w:rPr>
        <w:t>ů</w:t>
      </w:r>
      <w:r w:rsidR="009466B9">
        <w:t>.</w:t>
      </w:r>
    </w:p>
    <w:p w:rsidR="008C64A2" w:rsidRDefault="008C64A2" w:rsidP="008C64A2">
      <w:pPr>
        <w:pStyle w:val="Odstavecseseznamem"/>
        <w:ind w:left="426"/>
      </w:pPr>
    </w:p>
    <w:p w:rsidR="008C64A2" w:rsidRDefault="008C64A2" w:rsidP="008C64A2">
      <w:pPr>
        <w:pStyle w:val="Odstavecseseznamem"/>
      </w:pPr>
    </w:p>
    <w:p w:rsidR="008C64A2" w:rsidRDefault="008C64A2" w:rsidP="008C64A2">
      <w:pPr>
        <w:pStyle w:val="Odstavecseseznamem"/>
        <w:ind w:left="426"/>
      </w:pPr>
    </w:p>
    <w:p w:rsidR="008C64A2" w:rsidRDefault="008C64A2" w:rsidP="008C64A2">
      <w:pPr>
        <w:pStyle w:val="Odstavecseseznamem"/>
        <w:ind w:left="426"/>
      </w:pPr>
    </w:p>
    <w:p w:rsidR="008C64A2" w:rsidRDefault="008C64A2" w:rsidP="008C64A2">
      <w:pPr>
        <w:pStyle w:val="Odstavecseseznamem"/>
        <w:ind w:left="426"/>
      </w:pPr>
    </w:p>
    <w:p w:rsidR="008C64A2" w:rsidRDefault="008C64A2" w:rsidP="008C64A2">
      <w:pPr>
        <w:pStyle w:val="Odstavecseseznamem"/>
        <w:ind w:left="426"/>
      </w:pPr>
    </w:p>
    <w:p w:rsidR="008C64A2" w:rsidRDefault="008C64A2" w:rsidP="008C64A2">
      <w:pPr>
        <w:pStyle w:val="Odstavecseseznamem"/>
        <w:ind w:left="426"/>
      </w:pPr>
    </w:p>
    <w:p w:rsidR="009466B9" w:rsidRPr="005A2D88" w:rsidRDefault="009948EF" w:rsidP="005A2D88">
      <w:pPr>
        <w:pStyle w:val="Odstavecseseznamem"/>
        <w:numPr>
          <w:ilvl w:val="0"/>
          <w:numId w:val="4"/>
        </w:numPr>
        <w:ind w:left="426"/>
      </w:pPr>
      <w:r>
        <w:t>Zavěsíme-li na siloměr kousek skla</w:t>
      </w:r>
      <w:r w:rsidR="008C64A2">
        <w:t>,</w:t>
      </w:r>
      <w:r>
        <w:t xml:space="preserve"> ukazuje ve vzduchu hodnotu </w:t>
      </w:r>
      <w:r w:rsidR="00EA0BBD">
        <w:t xml:space="preserve">100 </w:t>
      </w:r>
      <w:r w:rsidR="00EA0BBD" w:rsidRPr="00EA0BBD">
        <w:rPr>
          <w:b/>
          <w:i/>
        </w:rPr>
        <w:t>p</w:t>
      </w:r>
      <w:r>
        <w:t xml:space="preserve"> a</w:t>
      </w:r>
      <w:r w:rsidR="00EA0BBD">
        <w:t xml:space="preserve"> ve vodě 60 </w:t>
      </w:r>
      <w:r w:rsidR="00EA0BBD" w:rsidRPr="00EA0BBD">
        <w:rPr>
          <w:b/>
          <w:i/>
        </w:rPr>
        <w:t>p</w:t>
      </w:r>
      <w:r w:rsidR="00EA0BBD">
        <w:t>. Jaká je hustota skla?</w:t>
      </w:r>
    </w:p>
    <w:p w:rsidR="005A2D88" w:rsidRPr="005A2D88" w:rsidRDefault="005A2D88" w:rsidP="005A2D88"/>
    <w:p w:rsidR="005A2D88" w:rsidRPr="005A2D88" w:rsidRDefault="005A2D88" w:rsidP="005A2D88"/>
    <w:sectPr w:rsidR="005A2D88" w:rsidRPr="005A2D88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66E" w:rsidRDefault="00D2166E" w:rsidP="00CA6778">
      <w:pPr>
        <w:spacing w:before="0" w:after="0"/>
      </w:pPr>
      <w:r>
        <w:separator/>
      </w:r>
    </w:p>
  </w:endnote>
  <w:endnote w:type="continuationSeparator" w:id="0">
    <w:p w:rsidR="00D2166E" w:rsidRDefault="00D2166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66E" w:rsidRDefault="00D2166E" w:rsidP="00CA6778">
      <w:pPr>
        <w:spacing w:before="0" w:after="0"/>
      </w:pPr>
      <w:r>
        <w:separator/>
      </w:r>
    </w:p>
  </w:footnote>
  <w:footnote w:type="continuationSeparator" w:id="0">
    <w:p w:rsidR="00D2166E" w:rsidRDefault="00D2166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F7245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D4C7A"/>
    <w:rsid w:val="0015164B"/>
    <w:rsid w:val="0017080B"/>
    <w:rsid w:val="00173AB5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27483"/>
    <w:rsid w:val="00441154"/>
    <w:rsid w:val="004513CC"/>
    <w:rsid w:val="004B0AD8"/>
    <w:rsid w:val="004B30F9"/>
    <w:rsid w:val="00510B03"/>
    <w:rsid w:val="005A2D88"/>
    <w:rsid w:val="005B1C4E"/>
    <w:rsid w:val="005D4579"/>
    <w:rsid w:val="00634188"/>
    <w:rsid w:val="006347FB"/>
    <w:rsid w:val="006515B1"/>
    <w:rsid w:val="006516F6"/>
    <w:rsid w:val="006646C2"/>
    <w:rsid w:val="00666590"/>
    <w:rsid w:val="00684206"/>
    <w:rsid w:val="00706420"/>
    <w:rsid w:val="007269D6"/>
    <w:rsid w:val="00730F2E"/>
    <w:rsid w:val="00801D09"/>
    <w:rsid w:val="008171D2"/>
    <w:rsid w:val="008277BA"/>
    <w:rsid w:val="00866B21"/>
    <w:rsid w:val="008A3F6A"/>
    <w:rsid w:val="008C64A2"/>
    <w:rsid w:val="009466B9"/>
    <w:rsid w:val="00947E9C"/>
    <w:rsid w:val="009948EF"/>
    <w:rsid w:val="009C77DA"/>
    <w:rsid w:val="00A92101"/>
    <w:rsid w:val="00AA21D2"/>
    <w:rsid w:val="00AB4B59"/>
    <w:rsid w:val="00BB724A"/>
    <w:rsid w:val="00BD446E"/>
    <w:rsid w:val="00C20405"/>
    <w:rsid w:val="00C243FB"/>
    <w:rsid w:val="00CA1D28"/>
    <w:rsid w:val="00CA6778"/>
    <w:rsid w:val="00CA68AF"/>
    <w:rsid w:val="00D031E9"/>
    <w:rsid w:val="00D15C51"/>
    <w:rsid w:val="00D2166E"/>
    <w:rsid w:val="00E02306"/>
    <w:rsid w:val="00E240E0"/>
    <w:rsid w:val="00EA0BBD"/>
    <w:rsid w:val="00EE25A8"/>
    <w:rsid w:val="00F1702E"/>
    <w:rsid w:val="00F23263"/>
    <w:rsid w:val="00F30611"/>
    <w:rsid w:val="00F91D98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C64A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6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CEE93-DC7F-4CDD-9D7E-929D7FC8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16</TotalTime>
  <Pages>1</Pages>
  <Words>151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dcterms:created xsi:type="dcterms:W3CDTF">2013-04-07T08:38:00Z</dcterms:created>
  <dcterms:modified xsi:type="dcterms:W3CDTF">2013-04-07T13:31:00Z</dcterms:modified>
</cp:coreProperties>
</file>