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AD6686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CD414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0E0CD5">
        <w:rPr>
          <w:rFonts w:ascii="Comic Sans MS" w:hAnsi="Comic Sans MS" w:cs="Comic Sans MS"/>
          <w:b/>
          <w:bCs/>
          <w:color w:val="024595"/>
          <w:sz w:val="54"/>
          <w:szCs w:val="54"/>
        </w:rPr>
        <w:t>elipsy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AD6686" w:rsidRDefault="00AD6686" w:rsidP="00AD668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středu, </w:t>
      </w:r>
      <w:r w:rsidRPr="00DC2143">
        <w:rPr>
          <w:rFonts w:ascii="Times New Roman" w:hAnsi="Times New Roman" w:cs="Times New Roman"/>
          <w:sz w:val="24"/>
          <w:szCs w:val="24"/>
        </w:rPr>
        <w:t xml:space="preserve">poloosy a excentricitu </w:t>
      </w:r>
      <w:r>
        <w:rPr>
          <w:rFonts w:ascii="Times New Roman" w:hAnsi="Times New Roman" w:cs="Times New Roman"/>
          <w:sz w:val="24"/>
          <w:szCs w:val="24"/>
        </w:rPr>
        <w:t>elipsy: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686" w:rsidRDefault="00AD6686" w:rsidP="00AD668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214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9y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54 = 0</w:t>
      </w:r>
      <w:r w:rsidR="001F732B">
        <w:rPr>
          <w:rFonts w:ascii="Times New Roman" w:hAnsi="Times New Roman" w:cs="Times New Roman"/>
          <w:sz w:val="24"/>
          <w:szCs w:val="24"/>
        </w:rPr>
        <w:t>.</w:t>
      </w:r>
    </w:p>
    <w:p w:rsidR="00AD6686" w:rsidRDefault="00AD6686" w:rsidP="00AD668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D6686" w:rsidRDefault="00AD6686" w:rsidP="00AD668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obecný tvar rovnice elipsy:</w:t>
      </w:r>
    </w:p>
    <w:p w:rsidR="00AD6686" w:rsidRPr="00DC2143" w:rsidRDefault="00C22BA2" w:rsidP="00AD668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BE51B1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+ 4)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BE51B1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1F732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D6686" w:rsidRPr="00117D5A" w:rsidRDefault="00AD6686" w:rsidP="00AD6686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D6686" w:rsidRDefault="00AD6686" w:rsidP="00AD668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středu, </w:t>
      </w:r>
      <w:r w:rsidRPr="00DC2143">
        <w:rPr>
          <w:rFonts w:ascii="Times New Roman" w:hAnsi="Times New Roman" w:cs="Times New Roman"/>
          <w:sz w:val="24"/>
          <w:szCs w:val="24"/>
        </w:rPr>
        <w:t xml:space="preserve">poloosy a excentricitu </w:t>
      </w:r>
      <w:r>
        <w:rPr>
          <w:rFonts w:ascii="Times New Roman" w:hAnsi="Times New Roman" w:cs="Times New Roman"/>
          <w:sz w:val="24"/>
          <w:szCs w:val="24"/>
        </w:rPr>
        <w:t>elipsy: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686" w:rsidRDefault="00AD6686" w:rsidP="00AD668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214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2y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+ 10x </w:t>
      </w:r>
      <w:r w:rsidR="0021497C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12y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+ 41 = 0</w:t>
      </w:r>
      <w:r w:rsidR="001F732B">
        <w:rPr>
          <w:rFonts w:ascii="Times New Roman" w:hAnsi="Times New Roman" w:cs="Times New Roman"/>
          <w:sz w:val="24"/>
          <w:szCs w:val="24"/>
        </w:rPr>
        <w:t>.</w:t>
      </w:r>
    </w:p>
    <w:p w:rsidR="00AD6686" w:rsidRDefault="00AD6686" w:rsidP="00AD668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D6686" w:rsidRPr="00DC2143" w:rsidRDefault="00AD6686" w:rsidP="00AD668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rovnici elipsy, je-li dáno ohnisko F[0; </w:t>
      </w:r>
      <w:r>
        <w:rPr>
          <w:rFonts w:ascii="Times New Roman" w:hAnsi="Times New Roman" w:cs="Times New Roman"/>
          <w:sz w:val="24"/>
          <w:szCs w:val="24"/>
        </w:rPr>
        <w:noBreakHyphen/>
        <w:t>4], střed S[0; 0], b = 2.</w:t>
      </w:r>
    </w:p>
    <w:p w:rsidR="00AD6686" w:rsidRDefault="00AD6686" w:rsidP="00AD6686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3816FE" w:rsidRPr="001F732B" w:rsidRDefault="00D3141E" w:rsidP="00390FAC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16FE">
        <w:rPr>
          <w:rFonts w:ascii="Times New Roman" w:hAnsi="Times New Roman" w:cs="Times New Roman"/>
          <w:sz w:val="24"/>
          <w:szCs w:val="24"/>
        </w:rPr>
        <w:t>S</w:t>
      </w:r>
      <w:r w:rsidR="003816FE" w:rsidRPr="00DE7C13">
        <w:rPr>
          <w:rFonts w:ascii="Times New Roman" w:hAnsi="Times New Roman" w:cs="Times New Roman"/>
          <w:sz w:val="24"/>
          <w:szCs w:val="24"/>
        </w:rPr>
        <w:t>[</w:t>
      </w:r>
      <w:r w:rsidR="003816FE">
        <w:rPr>
          <w:rFonts w:ascii="Times New Roman" w:hAnsi="Times New Roman" w:cs="Times New Roman"/>
          <w:sz w:val="24"/>
          <w:szCs w:val="24"/>
        </w:rPr>
        <w:t>0</w:t>
      </w:r>
      <w:r w:rsidR="003816FE" w:rsidRPr="00DE7C13">
        <w:rPr>
          <w:rFonts w:ascii="Times New Roman" w:hAnsi="Times New Roman" w:cs="Times New Roman"/>
          <w:sz w:val="24"/>
          <w:szCs w:val="24"/>
        </w:rPr>
        <w:t xml:space="preserve">; </w:t>
      </w:r>
      <w:r w:rsidR="003816FE">
        <w:rPr>
          <w:rFonts w:ascii="Times New Roman" w:hAnsi="Times New Roman" w:cs="Times New Roman"/>
          <w:sz w:val="24"/>
          <w:szCs w:val="24"/>
        </w:rPr>
        <w:t>0</w:t>
      </w:r>
      <w:r w:rsidR="003816FE" w:rsidRPr="00DE7C13">
        <w:rPr>
          <w:rFonts w:ascii="Times New Roman" w:hAnsi="Times New Roman" w:cs="Times New Roman"/>
          <w:sz w:val="24"/>
          <w:szCs w:val="24"/>
        </w:rPr>
        <w:t>]</w:t>
      </w:r>
      <w:r w:rsidR="003816FE">
        <w:rPr>
          <w:rFonts w:ascii="Times New Roman" w:hAnsi="Times New Roman" w:cs="Times New Roman"/>
          <w:sz w:val="24"/>
          <w:szCs w:val="24"/>
        </w:rPr>
        <w:t xml:space="preserve">, a = 3,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="003816FE">
        <w:rPr>
          <w:rFonts w:ascii="Times New Roman" w:eastAsiaTheme="minorEastAsia" w:hAnsi="Times New Roman" w:cs="Times New Roman"/>
          <w:sz w:val="24"/>
          <w:szCs w:val="24"/>
        </w:rPr>
        <w:t xml:space="preserve">, 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390FAC" w:rsidRPr="0021497C" w:rsidRDefault="0033451F" w:rsidP="00390FAC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97C">
        <w:rPr>
          <w:rFonts w:ascii="Times New Roman" w:hAnsi="Times New Roman" w:cs="Times New Roman"/>
          <w:sz w:val="24"/>
          <w:szCs w:val="24"/>
        </w:rPr>
        <w:tab/>
      </w:r>
      <w:r w:rsidR="0021497C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390FAC">
        <w:rPr>
          <w:rFonts w:ascii="Times New Roman" w:eastAsiaTheme="minorEastAsia" w:hAnsi="Times New Roman" w:cs="Times New Roman"/>
          <w:sz w:val="24"/>
          <w:szCs w:val="24"/>
        </w:rPr>
        <w:t>Obecná rovnice elipsy: 4x</w:t>
      </w:r>
      <w:r w:rsidR="00390FA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 w:rsidR="00390FAC">
        <w:rPr>
          <w:rFonts w:ascii="Times New Roman" w:eastAsiaTheme="minorEastAsia" w:hAnsi="Times New Roman" w:cs="Times New Roman"/>
          <w:sz w:val="24"/>
          <w:szCs w:val="24"/>
        </w:rPr>
        <w:t>+ 3y</w:t>
      </w:r>
      <w:r w:rsidR="00390FA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390F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90FA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16x  + 24y  + 40 = 0</w:t>
      </w:r>
    </w:p>
    <w:p w:rsidR="00A021A4" w:rsidRDefault="00A021A4" w:rsidP="00390FAC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F257FC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  <w:t>5</w:t>
      </w:r>
      <w:r w:rsidRPr="00F257F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257F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b = 1, </w:t>
      </w:r>
      <w:r>
        <w:rPr>
          <w:rFonts w:ascii="Times New Roman" w:hAnsi="Times New Roman" w:cs="Times New Roman"/>
          <w:sz w:val="24"/>
          <w:szCs w:val="24"/>
        </w:rPr>
        <w:t>e = 1</w:t>
      </w:r>
    </w:p>
    <w:p w:rsidR="00C925DF" w:rsidRDefault="00417A10" w:rsidP="00C925D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C925DF">
        <w:rPr>
          <w:rFonts w:ascii="Times New Roman" w:hAnsi="Times New Roman" w:cs="Times New Roman"/>
          <w:sz w:val="24"/>
          <w:szCs w:val="24"/>
        </w:rPr>
        <w:t>Obecná rovnice elipsy: 5x</w:t>
      </w:r>
      <w:r w:rsidR="00C925D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925DF">
        <w:rPr>
          <w:rFonts w:ascii="Times New Roman" w:hAnsi="Times New Roman" w:cs="Times New Roman"/>
          <w:sz w:val="24"/>
          <w:szCs w:val="24"/>
        </w:rPr>
        <w:t xml:space="preserve"> + y</w:t>
      </w:r>
      <w:r w:rsidR="00C925D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925DF">
        <w:rPr>
          <w:rFonts w:ascii="Times New Roman" w:hAnsi="Times New Roman" w:cs="Times New Roman"/>
          <w:sz w:val="24"/>
          <w:szCs w:val="24"/>
        </w:rPr>
        <w:t xml:space="preserve"> </w:t>
      </w:r>
      <w:r w:rsidR="00C925DF">
        <w:rPr>
          <w:rFonts w:ascii="Times New Roman" w:hAnsi="Times New Roman" w:cs="Times New Roman"/>
          <w:sz w:val="24"/>
          <w:szCs w:val="24"/>
        </w:rPr>
        <w:noBreakHyphen/>
        <w:t xml:space="preserve"> 20 = 0</w:t>
      </w:r>
    </w:p>
    <w:p w:rsidR="00417A10" w:rsidRDefault="00417A10" w:rsidP="00390FAC">
      <w:pPr>
        <w:spacing w:before="0"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17A10" w:rsidRPr="00D7281F" w:rsidRDefault="00417A10" w:rsidP="00417A10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417A10">
      <w:pPr>
        <w:pStyle w:val="Odstavecseseznamem"/>
        <w:spacing w:line="240" w:lineRule="auto"/>
        <w:ind w:left="709" w:hanging="1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1F732B" w:rsidRPr="001F732B" w:rsidRDefault="001F732B" w:rsidP="001F732B">
      <w:pPr>
        <w:pStyle w:val="Odstavecseseznamem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F732B">
        <w:rPr>
          <w:rFonts w:ascii="Times New Roman" w:hAnsi="Times New Roman" w:cs="Times New Roman"/>
          <w:color w:val="024595"/>
          <w:sz w:val="24"/>
          <w:szCs w:val="24"/>
        </w:rPr>
        <w:t xml:space="preserve">Určete souřadnice středu, poloosy a excentricitu elipsy: </w:t>
      </w:r>
    </w:p>
    <w:p w:rsidR="001F732B" w:rsidRPr="001F732B" w:rsidRDefault="001F732B" w:rsidP="001F732B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1F732B">
        <w:rPr>
          <w:rFonts w:ascii="Times New Roman" w:hAnsi="Times New Roman" w:cs="Times New Roman"/>
          <w:color w:val="024595"/>
          <w:sz w:val="24"/>
          <w:szCs w:val="24"/>
        </w:rPr>
        <w:t>6x</w:t>
      </w:r>
      <w:r w:rsidRPr="001F732B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1F732B">
        <w:rPr>
          <w:rFonts w:ascii="Times New Roman" w:hAnsi="Times New Roman" w:cs="Times New Roman"/>
          <w:color w:val="024595"/>
          <w:sz w:val="24"/>
          <w:szCs w:val="24"/>
        </w:rPr>
        <w:t xml:space="preserve"> + 9y</w:t>
      </w:r>
      <w:r w:rsidRPr="001F732B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1F732B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1F732B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54 = 0.</w:t>
      </w:r>
    </w:p>
    <w:p w:rsidR="00216CB2" w:rsidRDefault="00216CB2" w:rsidP="00216CB2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B4F6C" w:rsidRPr="00216CB2" w:rsidRDefault="00216CB2" w:rsidP="00216CB2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CB2">
        <w:rPr>
          <w:rFonts w:ascii="Times New Roman" w:hAnsi="Times New Roman" w:cs="Times New Roman"/>
          <w:sz w:val="24"/>
          <w:szCs w:val="24"/>
        </w:rPr>
        <w:t>Obecná rovnice elipsy</w:t>
      </w:r>
      <w:r>
        <w:rPr>
          <w:rFonts w:ascii="Times New Roman" w:hAnsi="Times New Roman" w:cs="Times New Roman"/>
          <w:sz w:val="24"/>
          <w:szCs w:val="24"/>
        </w:rPr>
        <w:t xml:space="preserve">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E = 0.</w:t>
      </w:r>
    </w:p>
    <w:p w:rsidR="00DE7C13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</w:t>
      </w:r>
      <w:r w:rsidR="007A5344">
        <w:rPr>
          <w:rFonts w:ascii="Times New Roman" w:hAnsi="Times New Roman" w:cs="Times New Roman"/>
          <w:sz w:val="24"/>
          <w:szCs w:val="24"/>
        </w:rPr>
        <w:t>elipsy</w:t>
      </w:r>
      <w:r>
        <w:rPr>
          <w:rFonts w:ascii="Times New Roman" w:hAnsi="Times New Roman" w:cs="Times New Roman"/>
          <w:sz w:val="24"/>
          <w:szCs w:val="24"/>
        </w:rPr>
        <w:t xml:space="preserve"> se středem v bodě 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 w:rsidR="007A5344"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 w:rsidR="007A5344"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 w:rsidR="007A5344">
        <w:rPr>
          <w:rFonts w:ascii="Times New Roman" w:hAnsi="Times New Roman" w:cs="Times New Roman"/>
          <w:sz w:val="24"/>
          <w:szCs w:val="24"/>
        </w:rPr>
        <w:t>, je-li hlavní osa o = x,</w:t>
      </w:r>
      <w:r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8F7571" w:rsidRDefault="00C22BA2" w:rsidP="001F732B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DE7C13">
        <w:rPr>
          <w:rFonts w:ascii="Times New Roman" w:hAnsi="Times New Roman" w:cs="Times New Roman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 w:rsidR="00DE7C13">
        <w:rPr>
          <w:rFonts w:ascii="Times New Roman" w:hAnsi="Times New Roman" w:cs="Times New Roman"/>
          <w:sz w:val="24"/>
          <w:szCs w:val="24"/>
        </w:rPr>
        <w:t>=</w:t>
      </w:r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 w:rsidR="007A5344">
        <w:rPr>
          <w:rFonts w:ascii="Times New Roman" w:hAnsi="Times New Roman" w:cs="Times New Roman"/>
          <w:sz w:val="24"/>
          <w:szCs w:val="24"/>
        </w:rPr>
        <w:t>1</w:t>
      </w:r>
      <w:r w:rsidR="00DE7C13">
        <w:rPr>
          <w:rFonts w:ascii="Times New Roman" w:hAnsi="Times New Roman" w:cs="Times New Roman"/>
          <w:sz w:val="24"/>
          <w:szCs w:val="24"/>
        </w:rPr>
        <w:t xml:space="preserve">, kde </w:t>
      </w:r>
      <w:r w:rsidR="007A5344">
        <w:rPr>
          <w:rFonts w:ascii="Times New Roman" w:hAnsi="Times New Roman" w:cs="Times New Roman"/>
          <w:sz w:val="24"/>
          <w:szCs w:val="24"/>
        </w:rPr>
        <w:t>a</w:t>
      </w:r>
      <w:r w:rsidR="00DE7C13">
        <w:rPr>
          <w:rFonts w:ascii="Times New Roman" w:hAnsi="Times New Roman" w:cs="Times New Roman"/>
          <w:sz w:val="24"/>
          <w:szCs w:val="24"/>
        </w:rPr>
        <w:t xml:space="preserve"> je</w:t>
      </w:r>
      <w:r w:rsidR="007A5344">
        <w:rPr>
          <w:rFonts w:ascii="Times New Roman" w:hAnsi="Times New Roman" w:cs="Times New Roman"/>
          <w:sz w:val="24"/>
          <w:szCs w:val="24"/>
        </w:rPr>
        <w:t xml:space="preserve"> hlavní poloosa elipsy, b vedlejší poloosa elipsy</w:t>
      </w:r>
      <w:r w:rsidR="00DE7C13">
        <w:rPr>
          <w:rFonts w:ascii="Times New Roman" w:hAnsi="Times New Roman" w:cs="Times New Roman"/>
          <w:sz w:val="24"/>
          <w:szCs w:val="24"/>
        </w:rPr>
        <w:t xml:space="preserve">. </w:t>
      </w:r>
      <w:r w:rsidR="001F732B">
        <w:rPr>
          <w:rFonts w:ascii="Times New Roman" w:hAnsi="Times New Roman" w:cs="Times New Roman"/>
          <w:sz w:val="24"/>
          <w:szCs w:val="24"/>
        </w:rPr>
        <w:t>Vzdálenost středu S a ohniska F je excentricita e. Platí vztah:  a</w:t>
      </w:r>
      <w:r w:rsidR="001F73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F732B">
        <w:rPr>
          <w:rFonts w:ascii="Times New Roman" w:hAnsi="Times New Roman" w:cs="Times New Roman"/>
          <w:sz w:val="24"/>
          <w:szCs w:val="24"/>
        </w:rPr>
        <w:t xml:space="preserve"> = b</w:t>
      </w:r>
      <w:r w:rsidR="001F73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F732B">
        <w:rPr>
          <w:rFonts w:ascii="Times New Roman" w:hAnsi="Times New Roman" w:cs="Times New Roman"/>
          <w:sz w:val="24"/>
          <w:szCs w:val="24"/>
        </w:rPr>
        <w:t xml:space="preserve"> + e</w:t>
      </w:r>
      <w:r w:rsidR="001F73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F732B">
        <w:rPr>
          <w:rFonts w:ascii="Times New Roman" w:hAnsi="Times New Roman" w:cs="Times New Roman"/>
          <w:sz w:val="24"/>
          <w:szCs w:val="24"/>
        </w:rPr>
        <w:t>.</w:t>
      </w:r>
    </w:p>
    <w:p w:rsidR="00216CB2" w:rsidRDefault="00216CB2" w:rsidP="001F732B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Obecnou rovnici úpravami převedeme na středový tvar:</w:t>
      </w:r>
    </w:p>
    <w:p w:rsidR="00216CB2" w:rsidRPr="00216CB2" w:rsidRDefault="00216CB2" w:rsidP="001F732B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F732B" w:rsidRDefault="001F732B" w:rsidP="001F732B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1F732B">
        <w:rPr>
          <w:rFonts w:ascii="Times New Roman" w:hAnsi="Times New Roman" w:cs="Times New Roman"/>
          <w:sz w:val="24"/>
          <w:szCs w:val="24"/>
        </w:rPr>
        <w:t>6x</w:t>
      </w:r>
      <w:r w:rsidRPr="001F73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F732B">
        <w:rPr>
          <w:rFonts w:ascii="Times New Roman" w:hAnsi="Times New Roman" w:cs="Times New Roman"/>
          <w:sz w:val="24"/>
          <w:szCs w:val="24"/>
        </w:rPr>
        <w:t xml:space="preserve"> + 9y</w:t>
      </w:r>
      <w:r w:rsidRPr="001F73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F732B">
        <w:rPr>
          <w:rFonts w:ascii="Times New Roman" w:hAnsi="Times New Roman" w:cs="Times New Roman"/>
          <w:sz w:val="24"/>
          <w:szCs w:val="24"/>
        </w:rPr>
        <w:t xml:space="preserve"> </w:t>
      </w:r>
      <w:r w:rsidRPr="001F732B">
        <w:rPr>
          <w:rFonts w:ascii="Times New Roman" w:hAnsi="Times New Roman" w:cs="Times New Roman"/>
          <w:sz w:val="24"/>
          <w:szCs w:val="24"/>
        </w:rPr>
        <w:noBreakHyphen/>
        <w:t xml:space="preserve"> 54 = 0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1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1,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9, a = 3,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6,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1F732B" w:rsidRPr="001F732B" w:rsidRDefault="001F732B" w:rsidP="001F732B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9 = 6 + 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= 9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 = 3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1F732B" w:rsidRDefault="001F732B" w:rsidP="001F732B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F732B" w:rsidRPr="001F732B" w:rsidRDefault="001F732B" w:rsidP="001F732B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a = 3,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="003816FE">
        <w:rPr>
          <w:rFonts w:ascii="Times New Roman" w:eastAsiaTheme="minorEastAsia" w:hAnsi="Times New Roman" w:cs="Times New Roman"/>
          <w:sz w:val="24"/>
          <w:szCs w:val="24"/>
        </w:rPr>
        <w:t xml:space="preserve">, 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1F732B" w:rsidRDefault="001F732B" w:rsidP="001F732B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FB4F6C" w:rsidRPr="0033451F" w:rsidRDefault="008F7571" w:rsidP="0033451F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216CB2" w:rsidRPr="00216CB2" w:rsidRDefault="00216CB2" w:rsidP="00216CB2">
      <w:pPr>
        <w:pStyle w:val="Odstavecseseznamem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216CB2">
        <w:rPr>
          <w:rFonts w:ascii="Times New Roman" w:hAnsi="Times New Roman" w:cs="Times New Roman"/>
          <w:color w:val="024595"/>
          <w:sz w:val="24"/>
          <w:szCs w:val="24"/>
        </w:rPr>
        <w:t>Určete obecný tvar rovnice elipsy:</w:t>
      </w:r>
    </w:p>
    <w:p w:rsidR="00216CB2" w:rsidRPr="001A5A11" w:rsidRDefault="00C22BA2" w:rsidP="00216CB2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color w:val="024595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color w:val="024595"/>
            <w:sz w:val="24"/>
            <w:szCs w:val="24"/>
          </w:rPr>
          <m:t xml:space="preserve">  </m:t>
        </m:r>
      </m:oMath>
      <w:r w:rsidR="001A5A11" w:rsidRPr="001A5A11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color w:val="024595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m:t xml:space="preserve"> (y + 4)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color w:val="024595"/>
                <w:sz w:val="24"/>
                <w:szCs w:val="24"/>
              </w:rPr>
              <m:t>8</m:t>
            </m:r>
          </m:den>
        </m:f>
      </m:oMath>
      <w:r w:rsidR="001A5A11" w:rsidRPr="001A5A11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1.</w:t>
      </w:r>
    </w:p>
    <w:p w:rsidR="00321AFD" w:rsidRDefault="00321AFD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21AFD">
        <w:rPr>
          <w:rFonts w:ascii="Times New Roman" w:hAnsi="Times New Roman" w:cs="Times New Roman"/>
          <w:sz w:val="24"/>
          <w:szCs w:val="24"/>
        </w:rPr>
        <w:t>Středová rovnice elipsy se středem v bodě S[</w:t>
      </w:r>
      <w:r w:rsidR="00216CB2">
        <w:rPr>
          <w:rFonts w:ascii="Times New Roman" w:hAnsi="Times New Roman" w:cs="Times New Roman"/>
          <w:sz w:val="24"/>
          <w:szCs w:val="24"/>
        </w:rPr>
        <w:t>m</w:t>
      </w:r>
      <w:r w:rsidRPr="00321AFD">
        <w:rPr>
          <w:rFonts w:ascii="Times New Roman" w:hAnsi="Times New Roman" w:cs="Times New Roman"/>
          <w:sz w:val="24"/>
          <w:szCs w:val="24"/>
        </w:rPr>
        <w:t xml:space="preserve">; </w:t>
      </w:r>
      <w:r w:rsidR="00216CB2">
        <w:rPr>
          <w:rFonts w:ascii="Times New Roman" w:hAnsi="Times New Roman" w:cs="Times New Roman"/>
          <w:sz w:val="24"/>
          <w:szCs w:val="24"/>
        </w:rPr>
        <w:t>n</w:t>
      </w:r>
      <w:r w:rsidRPr="00321AFD">
        <w:rPr>
          <w:rFonts w:ascii="Times New Roman" w:hAnsi="Times New Roman" w:cs="Times New Roman"/>
          <w:sz w:val="24"/>
          <w:szCs w:val="24"/>
        </w:rPr>
        <w:t xml:space="preserve">], je-li hlavní osa o </w:t>
      </w:r>
      <w:r w:rsidR="00216CB2">
        <w:rPr>
          <w:rFonts w:ascii="Times New Roman" w:hAnsi="Times New Roman" w:cs="Times New Roman"/>
          <w:sz w:val="24"/>
          <w:szCs w:val="24"/>
        </w:rPr>
        <w:t>rovnoběžná s osou</w:t>
      </w:r>
      <w:r w:rsidRPr="00321AFD">
        <w:rPr>
          <w:rFonts w:ascii="Times New Roman" w:hAnsi="Times New Roman" w:cs="Times New Roman"/>
          <w:sz w:val="24"/>
          <w:szCs w:val="24"/>
        </w:rPr>
        <w:t xml:space="preserve"> </w:t>
      </w:r>
      <w:r w:rsidR="00216CB2">
        <w:rPr>
          <w:rFonts w:ascii="Times New Roman" w:hAnsi="Times New Roman" w:cs="Times New Roman"/>
          <w:sz w:val="24"/>
          <w:szCs w:val="24"/>
        </w:rPr>
        <w:t>y</w:t>
      </w:r>
      <w:r w:rsidRPr="00321AFD">
        <w:rPr>
          <w:rFonts w:ascii="Times New Roman" w:hAnsi="Times New Roman" w:cs="Times New Roman"/>
          <w:sz w:val="24"/>
          <w:szCs w:val="24"/>
        </w:rPr>
        <w:t>, má rovnici:</w:t>
      </w:r>
    </w:p>
    <w:p w:rsidR="00321AFD" w:rsidRDefault="00C22BA2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1A5A11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A5A11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321AFD" w:rsidRPr="00321AFD">
        <w:rPr>
          <w:rFonts w:ascii="Times New Roman" w:hAnsi="Times New Roman" w:cs="Times New Roman"/>
          <w:sz w:val="24"/>
          <w:szCs w:val="24"/>
        </w:rPr>
        <w:t xml:space="preserve">, kde a je hlavní poloosa elipsy, b vedlejší poloosa elipsy. </w:t>
      </w:r>
    </w:p>
    <w:p w:rsidR="00216CB2" w:rsidRPr="00216CB2" w:rsidRDefault="00216CB2" w:rsidP="00216CB2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CB2">
        <w:rPr>
          <w:rFonts w:ascii="Times New Roman" w:hAnsi="Times New Roman" w:cs="Times New Roman"/>
          <w:sz w:val="24"/>
          <w:szCs w:val="24"/>
        </w:rPr>
        <w:t>Obecná rovnice elipsy</w:t>
      </w:r>
      <w:r>
        <w:rPr>
          <w:rFonts w:ascii="Times New Roman" w:hAnsi="Times New Roman" w:cs="Times New Roman"/>
          <w:sz w:val="24"/>
          <w:szCs w:val="24"/>
        </w:rPr>
        <w:t xml:space="preserve">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E = 0.</w:t>
      </w:r>
    </w:p>
    <w:p w:rsidR="00216CB2" w:rsidRDefault="00216CB2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Středovou rovnici postupnými úpravami převedeme na obecnou rovnici:</w:t>
      </w:r>
    </w:p>
    <w:p w:rsidR="00216CB2" w:rsidRDefault="00C22BA2" w:rsidP="00216CB2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1A5A11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+ 4)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1A5A11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216CB2">
        <w:rPr>
          <w:rFonts w:ascii="Times New Roman" w:eastAsiaTheme="minorEastAsia" w:hAnsi="Times New Roman" w:cs="Times New Roman"/>
          <w:sz w:val="24"/>
          <w:szCs w:val="24"/>
        </w:rPr>
        <w:t>; vynásobíme společným jmenovatelem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 xml:space="preserve"> 24</w:t>
      </w:r>
      <w:r w:rsidR="00216CB2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216CB2" w:rsidRDefault="00216CB2" w:rsidP="00216CB2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4.(x 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+ 3.(y + 4)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24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>; umocníme závorky a roznásobíme:</w:t>
      </w:r>
    </w:p>
    <w:p w:rsidR="0021497C" w:rsidRDefault="0021497C" w:rsidP="00216CB2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16x + 16 + 3y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+ 24y + </w:t>
      </w:r>
      <w:r w:rsidR="00390FAC">
        <w:rPr>
          <w:rFonts w:ascii="Times New Roman" w:eastAsiaTheme="minorEastAsia" w:hAnsi="Times New Roman" w:cs="Times New Roman"/>
          <w:sz w:val="24"/>
          <w:szCs w:val="24"/>
        </w:rPr>
        <w:t>48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24; upravíme na tvar obecné rovnice:</w:t>
      </w:r>
    </w:p>
    <w:p w:rsidR="0021497C" w:rsidRDefault="0021497C" w:rsidP="00216CB2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21497C" w:rsidRPr="0021497C" w:rsidRDefault="00390FAC" w:rsidP="00DC37BF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Obecná rovnice elipsy: 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>4x</w:t>
      </w:r>
      <w:r w:rsidR="002149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>+ 3y</w:t>
      </w:r>
      <w:r w:rsidR="002149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16x  + 24y  + </w:t>
      </w:r>
      <w:r>
        <w:rPr>
          <w:rFonts w:ascii="Times New Roman" w:eastAsiaTheme="minorEastAsia" w:hAnsi="Times New Roman" w:cs="Times New Roman"/>
          <w:sz w:val="24"/>
          <w:szCs w:val="24"/>
        </w:rPr>
        <w:t>40</w:t>
      </w:r>
      <w:r w:rsidR="0021497C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</w:p>
    <w:p w:rsidR="00321AFD" w:rsidRDefault="00321AFD" w:rsidP="00DC37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A1F93" w:rsidRDefault="003A1F93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21497C" w:rsidRPr="0021497C" w:rsidRDefault="0021497C" w:rsidP="00DC37BF">
      <w:pPr>
        <w:pStyle w:val="Odstavecseseznamem"/>
        <w:numPr>
          <w:ilvl w:val="0"/>
          <w:numId w:val="45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21497C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souřadnice středu, poloosy a excentricitu elipsy: </w:t>
      </w:r>
    </w:p>
    <w:p w:rsidR="0021497C" w:rsidRDefault="0021497C" w:rsidP="00DC37BF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21497C">
        <w:rPr>
          <w:rFonts w:ascii="Times New Roman" w:hAnsi="Times New Roman" w:cs="Times New Roman"/>
          <w:color w:val="024595"/>
          <w:sz w:val="24"/>
          <w:szCs w:val="24"/>
        </w:rPr>
        <w:t>x</w:t>
      </w:r>
      <w:r w:rsidRPr="0021497C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21497C">
        <w:rPr>
          <w:rFonts w:ascii="Times New Roman" w:hAnsi="Times New Roman" w:cs="Times New Roman"/>
          <w:color w:val="024595"/>
          <w:sz w:val="24"/>
          <w:szCs w:val="24"/>
        </w:rPr>
        <w:t xml:space="preserve"> + 2y</w:t>
      </w:r>
      <w:r w:rsidRPr="0021497C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21497C">
        <w:rPr>
          <w:rFonts w:ascii="Times New Roman" w:hAnsi="Times New Roman" w:cs="Times New Roman"/>
          <w:color w:val="024595"/>
          <w:sz w:val="24"/>
          <w:szCs w:val="24"/>
        </w:rPr>
        <w:t xml:space="preserve"> + 10x </w:t>
      </w:r>
      <w:r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21497C">
        <w:rPr>
          <w:rFonts w:ascii="Times New Roman" w:hAnsi="Times New Roman" w:cs="Times New Roman"/>
          <w:color w:val="024595"/>
          <w:sz w:val="24"/>
          <w:szCs w:val="24"/>
        </w:rPr>
        <w:t xml:space="preserve"> 12y + 41 = 0.</w:t>
      </w:r>
    </w:p>
    <w:p w:rsidR="00DC37BF" w:rsidRPr="00DC37BF" w:rsidRDefault="00DC37BF" w:rsidP="00DC37BF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21497C" w:rsidRDefault="0021497C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CB2">
        <w:rPr>
          <w:rFonts w:ascii="Times New Roman" w:hAnsi="Times New Roman" w:cs="Times New Roman"/>
          <w:sz w:val="24"/>
          <w:szCs w:val="24"/>
        </w:rPr>
        <w:t>Obecná rovnice elipsy</w:t>
      </w:r>
      <w:r>
        <w:rPr>
          <w:rFonts w:ascii="Times New Roman" w:hAnsi="Times New Roman" w:cs="Times New Roman"/>
          <w:sz w:val="24"/>
          <w:szCs w:val="24"/>
        </w:rPr>
        <w:t xml:space="preserve">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E = 0.</w:t>
      </w:r>
    </w:p>
    <w:p w:rsidR="0021497C" w:rsidRDefault="0021497C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Postupnými úpravami převedeme na středový tvar:</w:t>
      </w:r>
    </w:p>
    <w:p w:rsidR="00DC37BF" w:rsidRDefault="00DC37BF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1497C" w:rsidRDefault="0021497C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+ 10x + 25 + 2.(y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6y + 9) = 25 + 18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41</w:t>
      </w:r>
    </w:p>
    <w:p w:rsidR="0021497C" w:rsidRDefault="0021497C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(x + 5)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+ 2.(y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43 – 41</w:t>
      </w:r>
    </w:p>
    <w:p w:rsidR="0021497C" w:rsidRDefault="0021497C" w:rsidP="0021497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(x + 5)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+ 2.(y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="00DB2E94">
        <w:rPr>
          <w:rFonts w:ascii="Times New Roman" w:hAnsi="Times New Roman" w:cs="Times New Roman"/>
          <w:sz w:val="24"/>
          <w:szCs w:val="24"/>
        </w:rPr>
        <w:t xml:space="preserve"> </w:t>
      </w:r>
      <w:r w:rsidR="00DB2E94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B2E94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(x + 5)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0D0633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den>
        </m:f>
      </m:oMath>
      <w:r w:rsidR="000D0633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DB2E94" w:rsidRDefault="00DB2E94" w:rsidP="0021497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B2E94" w:rsidRPr="0021497C" w:rsidRDefault="00DB2E94" w:rsidP="00DB2E94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57FC">
        <w:rPr>
          <w:rFonts w:ascii="Times New Roman" w:hAnsi="Times New Roman" w:cs="Times New Roman"/>
          <w:sz w:val="24"/>
          <w:szCs w:val="24"/>
        </w:rPr>
        <w:t xml:space="preserve">Středová rovnice elipsy se středem v bodě S[m; n], je-li hlavní osa o rovnoběžná s osou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257FC">
        <w:rPr>
          <w:rFonts w:ascii="Times New Roman" w:hAnsi="Times New Roman" w:cs="Times New Roman"/>
          <w:sz w:val="24"/>
          <w:szCs w:val="24"/>
        </w:rPr>
        <w:t xml:space="preserve">, má rovnici: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0D0633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0D0633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Pr="00F257FC">
        <w:rPr>
          <w:rFonts w:ascii="Times New Roman" w:hAnsi="Times New Roman" w:cs="Times New Roman"/>
          <w:sz w:val="24"/>
          <w:szCs w:val="24"/>
        </w:rPr>
        <w:t xml:space="preserve">, kde a je hlavní poloosa elipsy, b vedlejší poloosa elipsy. </w:t>
      </w:r>
    </w:p>
    <w:p w:rsidR="00DB2E94" w:rsidRDefault="00DB2E94" w:rsidP="00DB2E9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Hlavní poloosa a je rovnoběžná s osou x, vzdálenost středu S a ohniska F je excentricita e.</w:t>
      </w:r>
    </w:p>
    <w:p w:rsidR="00DB2E94" w:rsidRDefault="00DB2E94" w:rsidP="00DB2E9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Platí vztah: 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2E94" w:rsidRDefault="00DB2E94" w:rsidP="00DB2E9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1497C" w:rsidRPr="00216CB2" w:rsidRDefault="00DB2E94" w:rsidP="0021497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57FC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  <w:t>5</w:t>
      </w:r>
      <w:r w:rsidRPr="00F257F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257F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, 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b = 1</w:t>
      </w:r>
    </w:p>
    <w:p w:rsidR="00811D19" w:rsidRDefault="00811D19" w:rsidP="00811D19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 = 1</w:t>
      </w:r>
    </w:p>
    <w:p w:rsidR="00811D19" w:rsidRDefault="00811D19" w:rsidP="00811D19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= 1</w:t>
      </w:r>
    </w:p>
    <w:p w:rsidR="00142479" w:rsidRPr="00D07454" w:rsidRDefault="00142479" w:rsidP="00D074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21A4" w:rsidRDefault="00A021A4" w:rsidP="00A021A4">
      <w:pPr>
        <w:pStyle w:val="Odstavecseseznamem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A021A4">
        <w:rPr>
          <w:rFonts w:ascii="Times New Roman" w:hAnsi="Times New Roman" w:cs="Times New Roman"/>
          <w:color w:val="024595"/>
          <w:sz w:val="24"/>
          <w:szCs w:val="24"/>
        </w:rPr>
        <w:t xml:space="preserve">Určete obecnou rovnici elipsy, je-li dáno ohnisko F[0; </w:t>
      </w:r>
      <w:r w:rsidRPr="00A021A4">
        <w:rPr>
          <w:rFonts w:ascii="Times New Roman" w:hAnsi="Times New Roman" w:cs="Times New Roman"/>
          <w:color w:val="024595"/>
          <w:sz w:val="24"/>
          <w:szCs w:val="24"/>
        </w:rPr>
        <w:noBreakHyphen/>
        <w:t>4], střed S[0; 0], b = 2.</w:t>
      </w:r>
    </w:p>
    <w:p w:rsidR="00DC37BF" w:rsidRPr="00DC37BF" w:rsidRDefault="00DC37BF" w:rsidP="00DC37B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DC37BF">
        <w:rPr>
          <w:rFonts w:ascii="Times New Roman" w:hAnsi="Times New Roman" w:cs="Times New Roman"/>
          <w:sz w:val="24"/>
          <w:szCs w:val="24"/>
        </w:rPr>
        <w:t xml:space="preserve">Nejprve </w:t>
      </w:r>
      <w:r w:rsidR="00D7281F">
        <w:rPr>
          <w:rFonts w:ascii="Times New Roman" w:hAnsi="Times New Roman" w:cs="Times New Roman"/>
          <w:sz w:val="24"/>
          <w:szCs w:val="24"/>
        </w:rPr>
        <w:t>určíme středovou rovnici, kterou převedeme na obecnou rovnici.</w:t>
      </w:r>
    </w:p>
    <w:p w:rsidR="00D7281F" w:rsidRDefault="00D7281F" w:rsidP="00D7281F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Středová rovnice elipsy se středem v bodě 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je-li hlavní osa o = </w:t>
      </w:r>
      <w:r w:rsidR="00C925D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 má rovnici:</w:t>
      </w:r>
    </w:p>
    <w:p w:rsidR="00D7281F" w:rsidRDefault="00C22BA2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0D0633">
        <w:rPr>
          <w:rFonts w:ascii="Times New Roman" w:hAnsi="Times New Roman" w:cs="Times New Roman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0D0633">
        <w:rPr>
          <w:rFonts w:ascii="Times New Roman" w:hAnsi="Times New Roman" w:cs="Times New Roman"/>
          <w:sz w:val="24"/>
          <w:szCs w:val="24"/>
        </w:rPr>
        <w:t xml:space="preserve"> = 1</w:t>
      </w:r>
      <w:r w:rsidR="00D7281F">
        <w:rPr>
          <w:rFonts w:ascii="Times New Roman" w:hAnsi="Times New Roman" w:cs="Times New Roman"/>
          <w:sz w:val="24"/>
          <w:szCs w:val="24"/>
        </w:rPr>
        <w:t>, kde a je hlavní poloosa elipsy, b vedlejší poloosa elipsy. Vzdálenost středu S a ohniska F je excentricita e. Platí vztah:  a</w:t>
      </w:r>
      <w:r w:rsidR="00D728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7281F">
        <w:rPr>
          <w:rFonts w:ascii="Times New Roman" w:hAnsi="Times New Roman" w:cs="Times New Roman"/>
          <w:sz w:val="24"/>
          <w:szCs w:val="24"/>
        </w:rPr>
        <w:t xml:space="preserve"> = b</w:t>
      </w:r>
      <w:r w:rsidR="00D728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7281F">
        <w:rPr>
          <w:rFonts w:ascii="Times New Roman" w:hAnsi="Times New Roman" w:cs="Times New Roman"/>
          <w:sz w:val="24"/>
          <w:szCs w:val="24"/>
        </w:rPr>
        <w:t xml:space="preserve"> + e</w:t>
      </w:r>
      <w:r w:rsidR="00D728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7281F">
        <w:rPr>
          <w:rFonts w:ascii="Times New Roman" w:hAnsi="Times New Roman" w:cs="Times New Roman"/>
          <w:sz w:val="24"/>
          <w:szCs w:val="24"/>
        </w:rPr>
        <w:t>.</w:t>
      </w:r>
    </w:p>
    <w:p w:rsidR="00D7281F" w:rsidRPr="00216CB2" w:rsidRDefault="00D7281F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CB2">
        <w:rPr>
          <w:rFonts w:ascii="Times New Roman" w:hAnsi="Times New Roman" w:cs="Times New Roman"/>
          <w:sz w:val="24"/>
          <w:szCs w:val="24"/>
        </w:rPr>
        <w:t>Obecná rovnice elipsy</w:t>
      </w:r>
      <w:r>
        <w:rPr>
          <w:rFonts w:ascii="Times New Roman" w:hAnsi="Times New Roman" w:cs="Times New Roman"/>
          <w:sz w:val="24"/>
          <w:szCs w:val="24"/>
        </w:rPr>
        <w:t xml:space="preserve">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E = 0.</w:t>
      </w:r>
    </w:p>
    <w:p w:rsidR="00A021A4" w:rsidRPr="00A021A4" w:rsidRDefault="00A021A4" w:rsidP="00A021A4">
      <w:pPr>
        <w:pStyle w:val="Odstavecseseznamem"/>
        <w:spacing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D7281F" w:rsidRDefault="00D7281F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281F">
        <w:rPr>
          <w:rFonts w:ascii="Times New Roman" w:hAnsi="Times New Roman" w:cs="Times New Roman"/>
          <w:sz w:val="24"/>
          <w:szCs w:val="24"/>
        </w:rPr>
        <w:t xml:space="preserve">F[0; </w:t>
      </w:r>
      <w:r w:rsidRPr="00D7281F">
        <w:rPr>
          <w:rFonts w:ascii="Times New Roman" w:hAnsi="Times New Roman" w:cs="Times New Roman"/>
          <w:sz w:val="24"/>
          <w:szCs w:val="24"/>
        </w:rPr>
        <w:noBreakHyphen/>
        <w:t>4], střed S[0; 0]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e = 4, b = 2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4 + 16 = 20; </w:t>
      </w:r>
    </w:p>
    <w:p w:rsidR="00F257FC" w:rsidRDefault="00D7281F" w:rsidP="00D7281F">
      <w:pPr>
        <w:spacing w:before="0" w:after="0"/>
        <w:ind w:left="5240" w:firstLine="42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</w:p>
    <w:p w:rsidR="00D7281F" w:rsidRDefault="00D7281F" w:rsidP="00D7281F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D7281F" w:rsidRDefault="00D7281F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Středová rovnice elipsy: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1 </w:t>
      </w:r>
    </w:p>
    <w:p w:rsidR="00D7281F" w:rsidRDefault="00D7281F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odstraníme zlomky:</w:t>
      </w:r>
      <w:r>
        <w:rPr>
          <w:rFonts w:ascii="Times New Roman" w:hAnsi="Times New Roman" w:cs="Times New Roman"/>
          <w:sz w:val="24"/>
          <w:szCs w:val="24"/>
        </w:rPr>
        <w:tab/>
      </w:r>
      <w:r w:rsidR="00C925D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20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</w:r>
      <w:r w:rsidR="00C925D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20 = 0</w:t>
      </w:r>
    </w:p>
    <w:p w:rsidR="00417A10" w:rsidRDefault="00417A10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17A10" w:rsidRDefault="00417A10" w:rsidP="00417A10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elipsy:  </w:t>
      </w:r>
      <w:r>
        <w:rPr>
          <w:rFonts w:ascii="Times New Roman" w:hAnsi="Times New Roman" w:cs="Times New Roman"/>
          <w:sz w:val="24"/>
          <w:szCs w:val="24"/>
        </w:rPr>
        <w:tab/>
      </w:r>
      <w:r w:rsidR="00C925D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20 = 0</w:t>
      </w:r>
    </w:p>
    <w:p w:rsidR="00417A10" w:rsidRPr="00D7281F" w:rsidRDefault="00417A10" w:rsidP="00D7281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57FC" w:rsidRPr="00F257FC" w:rsidRDefault="00F257FC" w:rsidP="00F257FC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E5203" w:rsidRP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0E5203" w:rsidRPr="00AB0CB5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0E5203" w:rsidRP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2E9" w:rsidRDefault="002252E9" w:rsidP="00CA6778">
      <w:pPr>
        <w:spacing w:before="0" w:after="0"/>
      </w:pPr>
      <w:r>
        <w:separator/>
      </w:r>
    </w:p>
  </w:endnote>
  <w:endnote w:type="continuationSeparator" w:id="0">
    <w:p w:rsidR="002252E9" w:rsidRDefault="002252E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2E9" w:rsidRPr="0015164B" w:rsidRDefault="002252E9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2252E9" w:rsidRPr="0015164B" w:rsidRDefault="002252E9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252E9" w:rsidRPr="0015164B" w:rsidRDefault="002252E9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2E9" w:rsidRDefault="002252E9" w:rsidP="00CA6778">
      <w:pPr>
        <w:spacing w:before="0" w:after="0"/>
      </w:pPr>
      <w:r>
        <w:separator/>
      </w:r>
    </w:p>
  </w:footnote>
  <w:footnote w:type="continuationSeparator" w:id="0">
    <w:p w:rsidR="002252E9" w:rsidRDefault="002252E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647189"/>
    <w:multiLevelType w:val="hybridMultilevel"/>
    <w:tmpl w:val="E8849F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4"/>
  </w:num>
  <w:num w:numId="5">
    <w:abstractNumId w:val="42"/>
  </w:num>
  <w:num w:numId="6">
    <w:abstractNumId w:val="40"/>
  </w:num>
  <w:num w:numId="7">
    <w:abstractNumId w:val="21"/>
  </w:num>
  <w:num w:numId="8">
    <w:abstractNumId w:val="1"/>
  </w:num>
  <w:num w:numId="9">
    <w:abstractNumId w:val="43"/>
  </w:num>
  <w:num w:numId="10">
    <w:abstractNumId w:val="30"/>
  </w:num>
  <w:num w:numId="11">
    <w:abstractNumId w:val="31"/>
  </w:num>
  <w:num w:numId="12">
    <w:abstractNumId w:val="26"/>
  </w:num>
  <w:num w:numId="13">
    <w:abstractNumId w:val="6"/>
  </w:num>
  <w:num w:numId="14">
    <w:abstractNumId w:val="11"/>
  </w:num>
  <w:num w:numId="15">
    <w:abstractNumId w:val="36"/>
  </w:num>
  <w:num w:numId="16">
    <w:abstractNumId w:val="5"/>
  </w:num>
  <w:num w:numId="17">
    <w:abstractNumId w:val="19"/>
  </w:num>
  <w:num w:numId="18">
    <w:abstractNumId w:val="20"/>
  </w:num>
  <w:num w:numId="19">
    <w:abstractNumId w:val="7"/>
  </w:num>
  <w:num w:numId="20">
    <w:abstractNumId w:val="3"/>
  </w:num>
  <w:num w:numId="21">
    <w:abstractNumId w:val="0"/>
  </w:num>
  <w:num w:numId="22">
    <w:abstractNumId w:val="27"/>
  </w:num>
  <w:num w:numId="23">
    <w:abstractNumId w:val="34"/>
  </w:num>
  <w:num w:numId="24">
    <w:abstractNumId w:val="32"/>
  </w:num>
  <w:num w:numId="25">
    <w:abstractNumId w:val="41"/>
  </w:num>
  <w:num w:numId="26">
    <w:abstractNumId w:val="2"/>
  </w:num>
  <w:num w:numId="27">
    <w:abstractNumId w:val="15"/>
  </w:num>
  <w:num w:numId="28">
    <w:abstractNumId w:val="35"/>
  </w:num>
  <w:num w:numId="29">
    <w:abstractNumId w:val="12"/>
  </w:num>
  <w:num w:numId="30">
    <w:abstractNumId w:val="29"/>
  </w:num>
  <w:num w:numId="31">
    <w:abstractNumId w:val="39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9"/>
  </w:num>
  <w:num w:numId="37">
    <w:abstractNumId w:val="37"/>
  </w:num>
  <w:num w:numId="38">
    <w:abstractNumId w:val="28"/>
  </w:num>
  <w:num w:numId="39">
    <w:abstractNumId w:val="22"/>
  </w:num>
  <w:num w:numId="40">
    <w:abstractNumId w:val="1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8"/>
  </w:num>
  <w:num w:numId="44">
    <w:abstractNumId w:val="38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D0633"/>
    <w:rsid w:val="000E0CD5"/>
    <w:rsid w:val="000E2456"/>
    <w:rsid w:val="000E5203"/>
    <w:rsid w:val="000E663C"/>
    <w:rsid w:val="000E6907"/>
    <w:rsid w:val="0010440B"/>
    <w:rsid w:val="00132707"/>
    <w:rsid w:val="00140D1E"/>
    <w:rsid w:val="00142479"/>
    <w:rsid w:val="0015164B"/>
    <w:rsid w:val="001663FA"/>
    <w:rsid w:val="0017080B"/>
    <w:rsid w:val="001A5A11"/>
    <w:rsid w:val="001B06AE"/>
    <w:rsid w:val="001C1E50"/>
    <w:rsid w:val="001D2A56"/>
    <w:rsid w:val="001E2604"/>
    <w:rsid w:val="001F6B57"/>
    <w:rsid w:val="001F732B"/>
    <w:rsid w:val="002010BD"/>
    <w:rsid w:val="0021497C"/>
    <w:rsid w:val="00214EB6"/>
    <w:rsid w:val="00216CB2"/>
    <w:rsid w:val="002252E9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16FE"/>
    <w:rsid w:val="0038257B"/>
    <w:rsid w:val="00385B02"/>
    <w:rsid w:val="00390FAC"/>
    <w:rsid w:val="00392D3E"/>
    <w:rsid w:val="003A1F93"/>
    <w:rsid w:val="003C040B"/>
    <w:rsid w:val="003C358E"/>
    <w:rsid w:val="003D1D48"/>
    <w:rsid w:val="003D23D3"/>
    <w:rsid w:val="00411899"/>
    <w:rsid w:val="00417A10"/>
    <w:rsid w:val="004226DC"/>
    <w:rsid w:val="00423BDC"/>
    <w:rsid w:val="00441154"/>
    <w:rsid w:val="004513CC"/>
    <w:rsid w:val="00451A59"/>
    <w:rsid w:val="004626D9"/>
    <w:rsid w:val="00480B04"/>
    <w:rsid w:val="004A2738"/>
    <w:rsid w:val="004B0AD8"/>
    <w:rsid w:val="004C58C4"/>
    <w:rsid w:val="00502E1F"/>
    <w:rsid w:val="00521B7C"/>
    <w:rsid w:val="00542B6F"/>
    <w:rsid w:val="00594715"/>
    <w:rsid w:val="00597B70"/>
    <w:rsid w:val="005C0CCA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08EE"/>
    <w:rsid w:val="006F3500"/>
    <w:rsid w:val="0070528D"/>
    <w:rsid w:val="00706420"/>
    <w:rsid w:val="00714E77"/>
    <w:rsid w:val="007269D6"/>
    <w:rsid w:val="00730F2E"/>
    <w:rsid w:val="007458EB"/>
    <w:rsid w:val="00760A2A"/>
    <w:rsid w:val="00762E7C"/>
    <w:rsid w:val="00773394"/>
    <w:rsid w:val="007A5344"/>
    <w:rsid w:val="007D2B16"/>
    <w:rsid w:val="007F31AC"/>
    <w:rsid w:val="00801D09"/>
    <w:rsid w:val="00811D19"/>
    <w:rsid w:val="0082229B"/>
    <w:rsid w:val="008344AC"/>
    <w:rsid w:val="0084662B"/>
    <w:rsid w:val="00847181"/>
    <w:rsid w:val="008532FF"/>
    <w:rsid w:val="00854678"/>
    <w:rsid w:val="00866B21"/>
    <w:rsid w:val="00883FEB"/>
    <w:rsid w:val="008878B4"/>
    <w:rsid w:val="008A3DA4"/>
    <w:rsid w:val="008B5457"/>
    <w:rsid w:val="008C2BB8"/>
    <w:rsid w:val="008F0EEB"/>
    <w:rsid w:val="008F7571"/>
    <w:rsid w:val="008F7F94"/>
    <w:rsid w:val="0091256C"/>
    <w:rsid w:val="00927D3B"/>
    <w:rsid w:val="009344AB"/>
    <w:rsid w:val="00947E9C"/>
    <w:rsid w:val="00961A1C"/>
    <w:rsid w:val="009A3149"/>
    <w:rsid w:val="009C77DA"/>
    <w:rsid w:val="009E4B12"/>
    <w:rsid w:val="00A021A4"/>
    <w:rsid w:val="00A31EA4"/>
    <w:rsid w:val="00A421BB"/>
    <w:rsid w:val="00A5675B"/>
    <w:rsid w:val="00A86615"/>
    <w:rsid w:val="00A92101"/>
    <w:rsid w:val="00A9597B"/>
    <w:rsid w:val="00AB0CB5"/>
    <w:rsid w:val="00AD6686"/>
    <w:rsid w:val="00B073E1"/>
    <w:rsid w:val="00BB4A86"/>
    <w:rsid w:val="00BB724A"/>
    <w:rsid w:val="00BC7BFB"/>
    <w:rsid w:val="00BD446E"/>
    <w:rsid w:val="00BE2664"/>
    <w:rsid w:val="00BE51B1"/>
    <w:rsid w:val="00C22BA2"/>
    <w:rsid w:val="00C44F66"/>
    <w:rsid w:val="00C71BE3"/>
    <w:rsid w:val="00C86909"/>
    <w:rsid w:val="00C925DF"/>
    <w:rsid w:val="00CA1D28"/>
    <w:rsid w:val="00CA5C3F"/>
    <w:rsid w:val="00CA6778"/>
    <w:rsid w:val="00CA68AF"/>
    <w:rsid w:val="00CB50FD"/>
    <w:rsid w:val="00CD414D"/>
    <w:rsid w:val="00D07410"/>
    <w:rsid w:val="00D07454"/>
    <w:rsid w:val="00D15C51"/>
    <w:rsid w:val="00D3141E"/>
    <w:rsid w:val="00D46CA2"/>
    <w:rsid w:val="00D7281F"/>
    <w:rsid w:val="00DA4529"/>
    <w:rsid w:val="00DB2E94"/>
    <w:rsid w:val="00DB452A"/>
    <w:rsid w:val="00DC37BF"/>
    <w:rsid w:val="00DD0B7B"/>
    <w:rsid w:val="00DD1C46"/>
    <w:rsid w:val="00DD2164"/>
    <w:rsid w:val="00DE7C13"/>
    <w:rsid w:val="00E0593A"/>
    <w:rsid w:val="00E22998"/>
    <w:rsid w:val="00E240E0"/>
    <w:rsid w:val="00E71C4A"/>
    <w:rsid w:val="00E864FC"/>
    <w:rsid w:val="00EA3AB4"/>
    <w:rsid w:val="00EB45C4"/>
    <w:rsid w:val="00EC2B2E"/>
    <w:rsid w:val="00EC5704"/>
    <w:rsid w:val="00F006AC"/>
    <w:rsid w:val="00F05DA2"/>
    <w:rsid w:val="00F1361B"/>
    <w:rsid w:val="00F23263"/>
    <w:rsid w:val="00F257FC"/>
    <w:rsid w:val="00F343D1"/>
    <w:rsid w:val="00F4273F"/>
    <w:rsid w:val="00F718A8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958F-D33C-414E-A7D3-EC9503C5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202</TotalTime>
  <Pages>4</Pages>
  <Words>502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dcterms:created xsi:type="dcterms:W3CDTF">2013-01-25T09:22:00Z</dcterms:created>
  <dcterms:modified xsi:type="dcterms:W3CDTF">2013-02-19T21:25:00Z</dcterms:modified>
</cp:coreProperties>
</file>