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bookmarkStart w:id="0" w:name="_GoBack"/>
      <w:bookmarkEnd w:id="0"/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D414D">
        <w:rPr>
          <w:rFonts w:ascii="Comic Sans MS" w:hAnsi="Comic Sans MS" w:cs="Comic Sans MS"/>
          <w:b/>
          <w:bCs/>
          <w:color w:val="024595"/>
          <w:sz w:val="54"/>
          <w:szCs w:val="54"/>
        </w:rPr>
        <w:t>Středová rovnice kružnice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CD414D" w:rsidRDefault="00CD414D" w:rsidP="00CD414D">
      <w:pPr>
        <w:pStyle w:val="Odstavecseseznamem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středovou rovnici kružnice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středem S[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5; 2], jestliže prochází bodem K[4; </w:t>
      </w:r>
      <w:r>
        <w:rPr>
          <w:rFonts w:ascii="Times New Roman" w:hAnsi="Times New Roman" w:cs="Times New Roman"/>
          <w:sz w:val="24"/>
          <w:szCs w:val="24"/>
        </w:rPr>
        <w:noBreakHyphen/>
        <w:t>2]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D414D" w:rsidRDefault="00CD414D" w:rsidP="00CD414D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D414D" w:rsidRDefault="00CD414D" w:rsidP="00CD414D">
      <w:pPr>
        <w:pStyle w:val="Odstavecseseznamem"/>
        <w:numPr>
          <w:ilvl w:val="0"/>
          <w:numId w:val="4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Kružnice je dána průměrem d = │AB│; A[</w:t>
      </w:r>
      <w:r>
        <w:rPr>
          <w:rFonts w:ascii="Times New Roman" w:hAnsi="Times New Roman" w:cs="Times New Roman"/>
          <w:sz w:val="24"/>
          <w:szCs w:val="24"/>
        </w:rPr>
        <w:noBreakHyphen/>
        <w:t>4; 1], B[2; 5]. Určete středovou rovnici.</w:t>
      </w:r>
    </w:p>
    <w:p w:rsidR="00CD414D" w:rsidRDefault="00CD414D" w:rsidP="00CD414D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CD414D" w:rsidRDefault="00CD414D" w:rsidP="00CD414D">
      <w:pPr>
        <w:pStyle w:val="Odstavecseseznamem"/>
        <w:numPr>
          <w:ilvl w:val="0"/>
          <w:numId w:val="4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středu a poloměr kružnice dané obecnou rovnicí:</w:t>
      </w:r>
    </w:p>
    <w:p w:rsidR="00CD414D" w:rsidRDefault="00CD414D" w:rsidP="00CD414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2x + 4y </w:t>
      </w:r>
      <w:r w:rsidR="00AB0CB5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15 = 0.</w:t>
      </w: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423BDC" w:rsidRPr="000E5203" w:rsidRDefault="00D3141E" w:rsidP="000E5203">
      <w:pPr>
        <w:spacing w:before="0" w:after="0"/>
        <w:ind w:left="1418" w:hanging="1134"/>
        <w:rPr>
          <w:rFonts w:ascii="Times New Roman" w:hAnsi="Times New Roman" w:cs="Times New Roman"/>
          <w:sz w:val="24"/>
          <w:szCs w:val="24"/>
          <w:vertAlign w:val="superscript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5203">
        <w:rPr>
          <w:rFonts w:ascii="Times New Roman" w:eastAsiaTheme="minorEastAsia" w:hAnsi="Times New Roman" w:cs="Times New Roman"/>
          <w:sz w:val="24"/>
          <w:szCs w:val="24"/>
        </w:rPr>
        <w:t xml:space="preserve">Rovnice kružnice: </w:t>
      </w:r>
      <w:r w:rsidR="000E5203">
        <w:rPr>
          <w:rFonts w:ascii="Times New Roman" w:hAnsi="Times New Roman" w:cs="Times New Roman"/>
          <w:sz w:val="24"/>
          <w:szCs w:val="24"/>
        </w:rPr>
        <w:t>(x + 5)</w:t>
      </w:r>
      <w:r w:rsidR="000E52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E5203">
        <w:rPr>
          <w:rFonts w:ascii="Times New Roman" w:hAnsi="Times New Roman" w:cs="Times New Roman"/>
          <w:sz w:val="24"/>
          <w:szCs w:val="24"/>
        </w:rPr>
        <w:t xml:space="preserve"> + (y </w:t>
      </w:r>
      <w:r w:rsidR="000E5203">
        <w:rPr>
          <w:rFonts w:ascii="Times New Roman" w:hAnsi="Times New Roman" w:cs="Times New Roman"/>
          <w:sz w:val="24"/>
          <w:szCs w:val="24"/>
        </w:rPr>
        <w:noBreakHyphen/>
        <w:t xml:space="preserve"> 2)</w:t>
      </w:r>
      <w:r w:rsidR="000E52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E5203">
        <w:rPr>
          <w:rFonts w:ascii="Times New Roman" w:hAnsi="Times New Roman" w:cs="Times New Roman"/>
          <w:sz w:val="24"/>
          <w:szCs w:val="24"/>
        </w:rPr>
        <w:t xml:space="preserve"> = 97</w:t>
      </w:r>
    </w:p>
    <w:p w:rsidR="000E5203" w:rsidRPr="00324F80" w:rsidRDefault="00423BDC" w:rsidP="000E5203">
      <w:pPr>
        <w:ind w:left="1418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E5203">
        <w:rPr>
          <w:rFonts w:ascii="Times New Roman" w:hAnsi="Times New Roman" w:cs="Times New Roman"/>
          <w:sz w:val="24"/>
          <w:szCs w:val="24"/>
        </w:rPr>
        <w:t xml:space="preserve">Středová rovnice kružnice: </w:t>
      </w:r>
      <w:r w:rsidR="000E5203"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 w:rsidR="000E5203">
        <w:rPr>
          <w:rFonts w:ascii="Times New Roman" w:hAnsi="Times New Roman" w:cs="Times New Roman"/>
          <w:sz w:val="24"/>
          <w:szCs w:val="24"/>
        </w:rPr>
        <w:t>+</w:t>
      </w:r>
      <w:r w:rsidR="000E5203" w:rsidRPr="00CB50FD">
        <w:rPr>
          <w:rFonts w:ascii="Times New Roman" w:hAnsi="Times New Roman" w:cs="Times New Roman"/>
          <w:sz w:val="24"/>
          <w:szCs w:val="24"/>
        </w:rPr>
        <w:t xml:space="preserve"> </w:t>
      </w:r>
      <w:r w:rsidR="000E5203">
        <w:rPr>
          <w:rFonts w:ascii="Times New Roman" w:hAnsi="Times New Roman" w:cs="Times New Roman"/>
          <w:sz w:val="24"/>
          <w:szCs w:val="24"/>
        </w:rPr>
        <w:t>1</w:t>
      </w:r>
      <w:r w:rsidR="000E5203" w:rsidRPr="00CB50FD">
        <w:rPr>
          <w:rFonts w:ascii="Times New Roman" w:hAnsi="Times New Roman" w:cs="Times New Roman"/>
          <w:sz w:val="24"/>
          <w:szCs w:val="24"/>
        </w:rPr>
        <w:t>)</w:t>
      </w:r>
      <w:r w:rsidR="000E5203"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E5203"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="000E5203" w:rsidRPr="00CB50FD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0E5203">
        <w:rPr>
          <w:rFonts w:ascii="Times New Roman" w:hAnsi="Times New Roman" w:cs="Times New Roman"/>
          <w:sz w:val="24"/>
          <w:szCs w:val="24"/>
        </w:rPr>
        <w:t>3</w:t>
      </w:r>
      <w:r w:rsidR="000E5203" w:rsidRPr="00CB50FD">
        <w:rPr>
          <w:rFonts w:ascii="Times New Roman" w:hAnsi="Times New Roman" w:cs="Times New Roman"/>
          <w:sz w:val="24"/>
          <w:szCs w:val="24"/>
        </w:rPr>
        <w:t>)</w:t>
      </w:r>
      <w:r w:rsidR="000E5203"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E5203" w:rsidRPr="00CB50FD">
        <w:rPr>
          <w:rFonts w:ascii="Times New Roman" w:hAnsi="Times New Roman" w:cs="Times New Roman"/>
          <w:sz w:val="24"/>
          <w:szCs w:val="24"/>
        </w:rPr>
        <w:t xml:space="preserve"> = </w:t>
      </w:r>
      <w:r w:rsidR="000E5203">
        <w:rPr>
          <w:rFonts w:ascii="Times New Roman" w:hAnsi="Times New Roman" w:cs="Times New Roman"/>
          <w:sz w:val="24"/>
          <w:szCs w:val="24"/>
        </w:rPr>
        <w:t>13</w:t>
      </w:r>
    </w:p>
    <w:p w:rsidR="000E5203" w:rsidRDefault="008A3DA4" w:rsidP="000E5203">
      <w:pPr>
        <w:pStyle w:val="Odstavecseseznamem"/>
        <w:ind w:left="1418" w:hanging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E5203">
        <w:rPr>
          <w:rFonts w:ascii="Times New Roman" w:hAnsi="Times New Roman" w:cs="Times New Roman"/>
          <w:sz w:val="24"/>
          <w:szCs w:val="24"/>
        </w:rPr>
        <w:t xml:space="preserve">Střed kružnice je bod </w:t>
      </w:r>
      <w:r w:rsidR="000E5203" w:rsidRPr="00847181">
        <w:rPr>
          <w:rFonts w:ascii="Times New Roman" w:hAnsi="Times New Roman" w:cs="Times New Roman"/>
          <w:sz w:val="24"/>
          <w:szCs w:val="24"/>
        </w:rPr>
        <w:t>S[</w:t>
      </w:r>
      <w:r w:rsidR="000E5203">
        <w:rPr>
          <w:rFonts w:ascii="Times New Roman" w:hAnsi="Times New Roman" w:cs="Times New Roman"/>
          <w:sz w:val="24"/>
          <w:szCs w:val="24"/>
        </w:rPr>
        <w:t>1</w:t>
      </w:r>
      <w:r w:rsidR="000E5203" w:rsidRPr="00847181">
        <w:rPr>
          <w:rFonts w:ascii="Times New Roman" w:hAnsi="Times New Roman" w:cs="Times New Roman"/>
          <w:sz w:val="24"/>
          <w:szCs w:val="24"/>
        </w:rPr>
        <w:t xml:space="preserve">; </w:t>
      </w:r>
      <w:r w:rsidR="000E5203">
        <w:rPr>
          <w:rFonts w:ascii="Times New Roman" w:hAnsi="Times New Roman" w:cs="Times New Roman"/>
          <w:sz w:val="24"/>
          <w:szCs w:val="24"/>
        </w:rPr>
        <w:noBreakHyphen/>
        <w:t>2</w:t>
      </w:r>
      <w:r w:rsidR="000E5203" w:rsidRPr="00847181">
        <w:rPr>
          <w:rFonts w:ascii="Times New Roman" w:hAnsi="Times New Roman" w:cs="Times New Roman"/>
          <w:sz w:val="24"/>
          <w:szCs w:val="24"/>
        </w:rPr>
        <w:t>]</w:t>
      </w:r>
      <w:r w:rsidR="000E520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E5203">
        <w:rPr>
          <w:rFonts w:ascii="Times New Roman" w:hAnsi="Times New Roman" w:cs="Times New Roman"/>
          <w:sz w:val="24"/>
          <w:szCs w:val="24"/>
        </w:rPr>
        <w:t xml:space="preserve">poloměr r =  </w:t>
      </w:r>
      <w:r w:rsidR="00D0741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w:proofErr w:type="gramEnd"/>
          </m:e>
        </m:rad>
      </m:oMath>
    </w:p>
    <w:p w:rsidR="00423BDC" w:rsidRDefault="00423BDC" w:rsidP="000E5203">
      <w:pPr>
        <w:pStyle w:val="Odstavecseseznamem"/>
        <w:spacing w:after="0"/>
        <w:ind w:left="992" w:firstLine="42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A421BB" w:rsidRPr="009344AB" w:rsidRDefault="00A421BB" w:rsidP="00A421B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423BDC" w:rsidRDefault="00423BDC" w:rsidP="00423BDC">
      <w:pPr>
        <w:pStyle w:val="Odstavecseseznamem"/>
        <w:spacing w:after="0" w:line="240" w:lineRule="auto"/>
        <w:ind w:left="992" w:firstLine="424"/>
        <w:rPr>
          <w:rFonts w:ascii="Times New Roman" w:eastAsiaTheme="minorEastAsia" w:hAnsi="Times New Roman" w:cs="Times New Roman"/>
          <w:sz w:val="24"/>
          <w:szCs w:val="24"/>
        </w:rPr>
      </w:pPr>
    </w:p>
    <w:p w:rsidR="00423BDC" w:rsidRPr="00423BDC" w:rsidRDefault="00423BDC" w:rsidP="00423BDC">
      <w:pPr>
        <w:pStyle w:val="Odstavecseseznamem"/>
        <w:spacing w:after="0" w:line="240" w:lineRule="auto"/>
        <w:ind w:left="1700" w:hanging="282"/>
        <w:rPr>
          <w:rFonts w:ascii="Times New Roman" w:hAnsi="Times New Roman" w:cs="Times New Roman"/>
          <w:sz w:val="24"/>
          <w:szCs w:val="24"/>
        </w:rPr>
      </w:pPr>
    </w:p>
    <w:p w:rsidR="008A3DA4" w:rsidRPr="00423BDC" w:rsidRDefault="008A3DA4" w:rsidP="008A3DA4">
      <w:pPr>
        <w:spacing w:before="0"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C2B2E" w:rsidRPr="00EB45C4" w:rsidRDefault="008A3DA4" w:rsidP="00F343D1">
      <w:pPr>
        <w:pStyle w:val="Odstavecseseznamem"/>
        <w:spacing w:line="240" w:lineRule="auto"/>
        <w:ind w:left="630" w:hanging="346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  <w:r w:rsidR="008C2BB8" w:rsidRPr="009A3149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C2D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</w:p>
    <w:p w:rsidR="00FE487E" w:rsidRPr="00DE7C13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r w:rsidRPr="00DE7C13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DE7C13" w:rsidRPr="005C0CCA" w:rsidRDefault="00DE7C13" w:rsidP="005C0CCA">
      <w:pPr>
        <w:pStyle w:val="Odstavecseseznamem"/>
        <w:numPr>
          <w:ilvl w:val="0"/>
          <w:numId w:val="42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5C0CCA">
        <w:rPr>
          <w:rFonts w:ascii="Times New Roman" w:hAnsi="Times New Roman" w:cs="Times New Roman"/>
          <w:color w:val="024595"/>
          <w:sz w:val="24"/>
          <w:szCs w:val="24"/>
        </w:rPr>
        <w:t>Napište středovou rovnici kružnice</w:t>
      </w:r>
      <w:r w:rsidRPr="005C0CCA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</w:t>
      </w:r>
      <w:r w:rsidRPr="005C0CCA">
        <w:rPr>
          <w:rFonts w:ascii="Times New Roman" w:hAnsi="Times New Roman" w:cs="Times New Roman"/>
          <w:color w:val="024595"/>
          <w:sz w:val="24"/>
          <w:szCs w:val="24"/>
        </w:rPr>
        <w:t>se středem S[</w:t>
      </w:r>
      <w:r w:rsidRPr="005C0CCA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5; 2], jestliže prochází bodem K[4; </w:t>
      </w:r>
      <w:r w:rsidRPr="005C0CCA">
        <w:rPr>
          <w:rFonts w:ascii="Times New Roman" w:hAnsi="Times New Roman" w:cs="Times New Roman"/>
          <w:color w:val="024595"/>
          <w:sz w:val="24"/>
          <w:szCs w:val="24"/>
        </w:rPr>
        <w:noBreakHyphen/>
        <w:t>2]</w:t>
      </w:r>
      <w:r w:rsidRPr="005C0CCA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DE7C13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Středová rovnice kružnice se středem v bodě 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DE7C13" w:rsidRDefault="00DE7C13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kde r je poloměr dané kružnice. Souřadnice bodů, které leží na kružnici, vyhovují rovnici kružnice.</w:t>
      </w:r>
    </w:p>
    <w:p w:rsidR="00DE7C13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8F7571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Rovnice kružnice: (x + 5)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8F7571">
        <w:rPr>
          <w:rFonts w:ascii="Times New Roman" w:hAnsi="Times New Roman" w:cs="Times New Roman"/>
          <w:sz w:val="24"/>
          <w:szCs w:val="24"/>
        </w:rPr>
        <w:t>r</w:t>
      </w:r>
      <w:r w:rsidR="008F757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F7571" w:rsidRDefault="008F7571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rovnice dosadíme souřadnice bodu K a tím vypočítáme poloměr kružnice:</w:t>
      </w:r>
    </w:p>
    <w:p w:rsidR="008F7571" w:rsidRDefault="008F7571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(4 + 5)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DD1C46" w:rsidRPr="008F7571" w:rsidRDefault="008F7571" w:rsidP="008F7571">
      <w:pPr>
        <w:spacing w:before="0"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F7571">
        <w:rPr>
          <w:rFonts w:ascii="Times New Roman" w:hAnsi="Times New Roman" w:cs="Times New Roman"/>
          <w:sz w:val="24"/>
          <w:szCs w:val="24"/>
        </w:rPr>
        <w:t>81</w:t>
      </w:r>
      <w:r w:rsidR="00DE7C13" w:rsidRPr="008F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+ 16 = 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704" w:rsidRPr="008F7571">
        <w:rPr>
          <w:rFonts w:ascii="Times New Roman" w:hAnsi="Times New Roman" w:cs="Times New Roman"/>
          <w:sz w:val="24"/>
          <w:szCs w:val="24"/>
        </w:rPr>
        <w:tab/>
      </w:r>
      <w:r w:rsidR="00EC5704" w:rsidRPr="008F7571">
        <w:rPr>
          <w:rFonts w:ascii="Times New Roman" w:hAnsi="Times New Roman" w:cs="Times New Roman"/>
          <w:sz w:val="24"/>
          <w:szCs w:val="24"/>
        </w:rPr>
        <w:tab/>
      </w:r>
      <w:r w:rsidR="00FB4F6C" w:rsidRPr="008F757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F7571" w:rsidRDefault="008F7571" w:rsidP="00F05DA2">
      <w:pPr>
        <w:spacing w:before="0" w:after="0"/>
        <w:ind w:left="3261" w:hanging="3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97 = 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F7571" w:rsidRDefault="008F7571" w:rsidP="00F05DA2">
      <w:pPr>
        <w:spacing w:before="0" w:after="0"/>
        <w:ind w:left="3261" w:hanging="3261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r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97</m:t>
            </m:r>
          </m:e>
        </m:rad>
      </m:oMath>
    </w:p>
    <w:p w:rsidR="008F7571" w:rsidRDefault="008F7571" w:rsidP="008F7571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8F7571" w:rsidRDefault="008F7571" w:rsidP="008F7571">
      <w:pPr>
        <w:spacing w:before="0"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Rovnice kružnice: </w:t>
      </w:r>
      <w:r>
        <w:rPr>
          <w:rFonts w:ascii="Times New Roman" w:hAnsi="Times New Roman" w:cs="Times New Roman"/>
          <w:sz w:val="24"/>
          <w:szCs w:val="24"/>
        </w:rPr>
        <w:t>(x + 5)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97</w:t>
      </w:r>
    </w:p>
    <w:p w:rsidR="00F05DA2" w:rsidRPr="000C3637" w:rsidRDefault="008F7571" w:rsidP="008F7571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DA2" w:rsidRPr="000C3637">
        <w:rPr>
          <w:rFonts w:ascii="Times New Roman" w:hAnsi="Times New Roman" w:cs="Times New Roman"/>
          <w:sz w:val="24"/>
          <w:szCs w:val="24"/>
        </w:rPr>
        <w:tab/>
      </w:r>
      <w:r w:rsidR="00F05DA2" w:rsidRPr="000C3637">
        <w:rPr>
          <w:rFonts w:ascii="Times New Roman" w:hAnsi="Times New Roman" w:cs="Times New Roman"/>
          <w:sz w:val="24"/>
          <w:szCs w:val="24"/>
        </w:rPr>
        <w:tab/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CB50FD" w:rsidRDefault="00CB50FD" w:rsidP="00CB50FD">
      <w:pPr>
        <w:pStyle w:val="Odstavecseseznamem"/>
        <w:numPr>
          <w:ilvl w:val="0"/>
          <w:numId w:val="42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CB50FD">
        <w:rPr>
          <w:rFonts w:ascii="Times New Roman" w:hAnsi="Times New Roman" w:cs="Times New Roman"/>
          <w:color w:val="024595"/>
          <w:sz w:val="24"/>
          <w:szCs w:val="24"/>
        </w:rPr>
        <w:t>Kružnice je dána průměrem d = │AB│; A[</w:t>
      </w:r>
      <w:r w:rsidRPr="00CB50FD">
        <w:rPr>
          <w:rFonts w:ascii="Times New Roman" w:hAnsi="Times New Roman" w:cs="Times New Roman"/>
          <w:color w:val="024595"/>
          <w:sz w:val="24"/>
          <w:szCs w:val="24"/>
        </w:rPr>
        <w:noBreakHyphen/>
        <w:t>4; 1], B[2; 5]. Určete středovou rovnici.</w:t>
      </w:r>
    </w:p>
    <w:p w:rsidR="00CB50FD" w:rsidRPr="00CB50FD" w:rsidRDefault="00CB50FD" w:rsidP="00CB50FD">
      <w:pPr>
        <w:spacing w:before="0" w:after="0"/>
        <w:ind w:firstLine="284"/>
        <w:rPr>
          <w:rFonts w:ascii="Times New Roman" w:hAnsi="Times New Roman" w:cs="Times New Roman"/>
          <w:color w:val="024595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>Středová rovnice kružnice se středem v bodě S[m; n] má rovnici:</w:t>
      </w:r>
    </w:p>
    <w:p w:rsidR="00CB50FD" w:rsidRPr="00CB50FD" w:rsidRDefault="00CB50FD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r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>, kde r je poloměr dané kružnice. Souřadnice bodů, které leží na kružnici, vyhovují rovnici kružnice.</w:t>
      </w:r>
    </w:p>
    <w:p w:rsidR="00CB50FD" w:rsidRDefault="00CB50FD" w:rsidP="00CB50F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>Střed kružnice</w:t>
      </w:r>
      <w:r>
        <w:rPr>
          <w:rFonts w:ascii="Times New Roman" w:hAnsi="Times New Roman" w:cs="Times New Roman"/>
          <w:sz w:val="24"/>
          <w:szCs w:val="24"/>
        </w:rPr>
        <w:t xml:space="preserve"> je středem úsečky AB, poloměr kružnice r je roven polovině průměru d této kružnice, r = </w:t>
      </w:r>
      <w:r w:rsidRPr="0070528D">
        <w:rPr>
          <w:rFonts w:ascii="Times New Roman" w:hAnsi="Times New Roman" w:cs="Times New Roman"/>
          <w:sz w:val="24"/>
          <w:szCs w:val="24"/>
        </w:rPr>
        <w:t>│AS│= │</w:t>
      </w:r>
      <w:r w:rsidR="0070528D" w:rsidRPr="0070528D">
        <w:rPr>
          <w:rFonts w:ascii="Times New Roman" w:hAnsi="Times New Roman" w:cs="Times New Roman"/>
          <w:sz w:val="24"/>
          <w:szCs w:val="24"/>
        </w:rPr>
        <w:t>S</w:t>
      </w:r>
      <w:r w:rsidRPr="0070528D">
        <w:rPr>
          <w:rFonts w:ascii="Times New Roman" w:hAnsi="Times New Roman" w:cs="Times New Roman"/>
          <w:sz w:val="24"/>
          <w:szCs w:val="24"/>
        </w:rPr>
        <w:t>B│</w:t>
      </w:r>
      <w:r w:rsidR="0070528D">
        <w:rPr>
          <w:rFonts w:ascii="Times New Roman" w:hAnsi="Times New Roman" w:cs="Times New Roman"/>
          <w:sz w:val="24"/>
          <w:szCs w:val="24"/>
        </w:rPr>
        <w:t>.</w:t>
      </w:r>
    </w:p>
    <w:p w:rsidR="0070528D" w:rsidRPr="00847181" w:rsidRDefault="0070528D" w:rsidP="0070528D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souřadnic středu úsečky AB:</w:t>
      </w:r>
      <w:r w:rsidRPr="00847181">
        <w:rPr>
          <w:rFonts w:ascii="Times New Roman" w:hAnsi="Times New Roman" w:cs="Times New Roman"/>
          <w:sz w:val="24"/>
          <w:szCs w:val="24"/>
        </w:rPr>
        <w:tab/>
        <w:t>S[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0528D" w:rsidRPr="0070528D" w:rsidRDefault="0070528D" w:rsidP="0070528D">
      <w:pPr>
        <w:ind w:firstLine="426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70528D" w:rsidRPr="0070528D" w:rsidRDefault="0070528D" w:rsidP="0070528D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70528D" w:rsidRPr="00847181" w:rsidRDefault="0070528D" w:rsidP="0070528D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0528D" w:rsidRDefault="0070528D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4226DC" w:rsidRDefault="004226D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4226DC" w:rsidRDefault="004226D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Souřadnice středu kružnice: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  <m:t xml:space="preserve"> 4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1</w:t>
      </w:r>
    </w:p>
    <w:p w:rsidR="007F31AC" w:rsidRDefault="007F31A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4226DC" w:rsidRDefault="004226D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7F31AC">
        <w:rPr>
          <w:rFonts w:ascii="Times New Roman" w:eastAsiaTheme="minorEastAsia" w:hAnsi="Times New Roman" w:cs="Times New Roman"/>
          <w:sz w:val="24"/>
          <w:szCs w:val="24"/>
        </w:rPr>
        <w:tab/>
      </w:r>
      <w:r w:rsidR="007F31AC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="007F31AC" w:rsidRPr="00847181">
        <w:rPr>
          <w:rFonts w:ascii="Times New Roman" w:hAnsi="Times New Roman" w:cs="Times New Roman"/>
          <w:sz w:val="24"/>
          <w:szCs w:val="24"/>
        </w:rPr>
        <w:t>y</w:t>
      </w:r>
      <w:r w:rsidR="007F31AC"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="007F31AC"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="007F31AC"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="007F31AC" w:rsidRPr="00847181">
        <w:rPr>
          <w:rFonts w:ascii="Times New Roman" w:hAnsi="Times New Roman" w:cs="Times New Roman"/>
          <w:sz w:val="24"/>
          <w:szCs w:val="24"/>
        </w:rPr>
        <w:t>y</w:t>
      </w:r>
      <w:r w:rsidR="007F31AC"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="007F31AC"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="007F31AC"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F31AC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F31AC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</w:p>
    <w:p w:rsidR="007F31AC" w:rsidRDefault="007F31AC" w:rsidP="0070528D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  <w:t>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F31AC" w:rsidRPr="00847181" w:rsidRDefault="007F31AC" w:rsidP="007F31AC">
      <w:pPr>
        <w:pStyle w:val="Odstavecseseznamem"/>
        <w:ind w:left="284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 = </w:t>
      </w:r>
      <w:r w:rsidRPr="0070528D">
        <w:rPr>
          <w:rFonts w:ascii="Times New Roman" w:hAnsi="Times New Roman" w:cs="Times New Roman"/>
          <w:sz w:val="24"/>
          <w:szCs w:val="24"/>
        </w:rPr>
        <w:t>│AS│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S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S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>1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>4)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e>
        </m:rad>
      </m:oMath>
    </w:p>
    <w:p w:rsidR="007458EB" w:rsidRPr="00324F80" w:rsidRDefault="00324F80" w:rsidP="00324F80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kružnice: </w:t>
      </w: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CB5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38257B" w:rsidRPr="007458EB" w:rsidRDefault="0038257B" w:rsidP="007458E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B0CB5" w:rsidRDefault="00AB0CB5" w:rsidP="000E5203">
      <w:pPr>
        <w:pStyle w:val="Odstavecseseznamem"/>
        <w:numPr>
          <w:ilvl w:val="0"/>
          <w:numId w:val="42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AB0CB5">
        <w:rPr>
          <w:rFonts w:ascii="Times New Roman" w:hAnsi="Times New Roman" w:cs="Times New Roman"/>
          <w:color w:val="024595"/>
          <w:sz w:val="24"/>
          <w:szCs w:val="24"/>
        </w:rPr>
        <w:t>Určete souřadnice středu a poloměr kružnice dané obecnou rovnicí: x</w:t>
      </w:r>
      <w:r w:rsidRPr="00AB0CB5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AB0CB5">
        <w:rPr>
          <w:rFonts w:ascii="Times New Roman" w:hAnsi="Times New Roman" w:cs="Times New Roman"/>
          <w:color w:val="024595"/>
          <w:sz w:val="24"/>
          <w:szCs w:val="24"/>
        </w:rPr>
        <w:t xml:space="preserve">  + y</w:t>
      </w:r>
      <w:r w:rsidRPr="00AB0CB5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AB0CB5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AB0CB5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2x + 4y </w:t>
      </w:r>
      <w:r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AB0CB5">
        <w:rPr>
          <w:rFonts w:ascii="Times New Roman" w:hAnsi="Times New Roman" w:cs="Times New Roman"/>
          <w:color w:val="024595"/>
          <w:sz w:val="24"/>
          <w:szCs w:val="24"/>
        </w:rPr>
        <w:t xml:space="preserve"> 15 = 0.</w:t>
      </w:r>
    </w:p>
    <w:p w:rsid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Obecnou rovnici kružnice, což je rovnice vniklá početními úpravami ze středové rovnice, a která má vždy na pravé straně nulu, převedeme nejprve na středový tvar.</w:t>
      </w:r>
    </w:p>
    <w:p w:rsid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Seřadíme proměnné x vedle sebe, proměnné y vedle sebe a upravíme na trojčleny dle vzorců</w:t>
      </w:r>
      <w:r w:rsidR="000E5203">
        <w:rPr>
          <w:rFonts w:ascii="Times New Roman" w:hAnsi="Times New Roman" w:cs="Times New Roman"/>
          <w:sz w:val="24"/>
          <w:szCs w:val="24"/>
        </w:rPr>
        <w:t>, čísla, která potřebujeme přidat na levou stranu rovnice, musíme přidat i na pravou stranu rovnice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+ 2ab +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respektive (a –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2ab +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trojčleny zpět převedeme na druhé mocniny dvojčlenů a čísla bez proměnné převedeme na pravou stranu rovnice.</w:t>
      </w:r>
    </w:p>
    <w:p w:rsidR="00AB0CB5" w:rsidRDefault="00AB0CB5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AB0CB5">
        <w:rPr>
          <w:rFonts w:ascii="Times New Roman" w:hAnsi="Times New Roman" w:cs="Times New Roman"/>
          <w:sz w:val="24"/>
          <w:szCs w:val="24"/>
        </w:rPr>
        <w:t>x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CB5">
        <w:rPr>
          <w:rFonts w:ascii="Times New Roman" w:hAnsi="Times New Roman" w:cs="Times New Roman"/>
          <w:sz w:val="24"/>
          <w:szCs w:val="24"/>
        </w:rPr>
        <w:t xml:space="preserve"> + y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2x + 4y </w:t>
      </w:r>
      <w:r w:rsidR="000E5203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15 = 0</w:t>
      </w:r>
    </w:p>
    <w:p w:rsidR="00AB0CB5" w:rsidRDefault="00AB0CB5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AB0CB5">
        <w:rPr>
          <w:rFonts w:ascii="Times New Roman" w:hAnsi="Times New Roman" w:cs="Times New Roman"/>
          <w:sz w:val="24"/>
          <w:szCs w:val="24"/>
        </w:rPr>
        <w:t>x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2x +</w:t>
      </w:r>
      <w:r w:rsidRPr="00AB0CB5">
        <w:rPr>
          <w:rFonts w:ascii="Times New Roman" w:hAnsi="Times New Roman" w:cs="Times New Roman"/>
          <w:sz w:val="24"/>
          <w:szCs w:val="24"/>
        </w:rPr>
        <w:t xml:space="preserve"> y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+ 4y </w:t>
      </w:r>
      <w:r w:rsidR="000E5203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15 = 0</w:t>
      </w:r>
    </w:p>
    <w:p w:rsidR="00AB0CB5" w:rsidRDefault="00AB0CB5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AB0CB5">
        <w:rPr>
          <w:rFonts w:ascii="Times New Roman" w:hAnsi="Times New Roman" w:cs="Times New Roman"/>
          <w:sz w:val="24"/>
          <w:szCs w:val="24"/>
        </w:rPr>
        <w:t>x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2x + </w:t>
      </w:r>
      <w:r w:rsidR="00D074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AB0CB5">
        <w:rPr>
          <w:rFonts w:ascii="Times New Roman" w:hAnsi="Times New Roman" w:cs="Times New Roman"/>
          <w:sz w:val="24"/>
          <w:szCs w:val="24"/>
        </w:rPr>
        <w:t>y</w:t>
      </w:r>
      <w:r w:rsidRPr="00AB0C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+ 4y + 4 = </w:t>
      </w:r>
      <w:r w:rsidR="00D074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w:r w:rsidR="000E5203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>1)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+2)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="00D07410">
        <w:rPr>
          <w:rFonts w:ascii="Times New Roman" w:hAnsi="Times New Roman" w:cs="Times New Roman"/>
          <w:sz w:val="24"/>
          <w:szCs w:val="24"/>
        </w:rPr>
        <w:t>0</w:t>
      </w:r>
    </w:p>
    <w:p w:rsid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="00D07410">
        <w:rPr>
          <w:rFonts w:ascii="Times New Roman" w:hAnsi="Times New Roman" w:cs="Times New Roman"/>
          <w:sz w:val="24"/>
          <w:szCs w:val="24"/>
        </w:rPr>
        <w:t>0</w:t>
      </w:r>
    </w:p>
    <w:p w:rsidR="00D07410" w:rsidRPr="000E5203" w:rsidRDefault="00D07410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4.5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w:proofErr w:type="gramEnd"/>
          </m:e>
        </m:rad>
      </m:oMath>
    </w:p>
    <w:p w:rsidR="000E5203" w:rsidRDefault="000E5203" w:rsidP="000E5203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 kružnice je bod </w:t>
      </w:r>
      <w:r w:rsidRPr="00847181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poloměr r = </w:t>
      </w:r>
      <w:r w:rsidR="00D0741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</w:p>
    <w:p w:rsidR="000E5203" w:rsidRP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0E5203" w:rsidRPr="00AB0CB5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Default="00AB0CB5" w:rsidP="00AB0CB5">
      <w:pPr>
        <w:spacing w:after="0"/>
        <w:ind w:left="284" w:hanging="284"/>
      </w:pPr>
    </w:p>
    <w:sectPr w:rsidR="00AB0CB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B5" w:rsidRDefault="00AB0CB5" w:rsidP="00CA6778">
      <w:pPr>
        <w:spacing w:before="0" w:after="0"/>
      </w:pPr>
      <w:r>
        <w:separator/>
      </w:r>
    </w:p>
  </w:endnote>
  <w:endnote w:type="continuationSeparator" w:id="0">
    <w:p w:rsidR="00AB0CB5" w:rsidRDefault="00AB0CB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CB5" w:rsidRPr="0015164B" w:rsidRDefault="00AB0CB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B0CB5" w:rsidRPr="0015164B" w:rsidRDefault="00AB0CB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B0CB5" w:rsidRPr="0015164B" w:rsidRDefault="00AB0CB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B5" w:rsidRDefault="00AB0CB5" w:rsidP="00CA6778">
      <w:pPr>
        <w:spacing w:before="0" w:after="0"/>
      </w:pPr>
      <w:r>
        <w:separator/>
      </w:r>
    </w:p>
  </w:footnote>
  <w:footnote w:type="continuationSeparator" w:id="0">
    <w:p w:rsidR="00AB0CB5" w:rsidRDefault="00AB0CB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5"/>
  </w:num>
  <w:num w:numId="4">
    <w:abstractNumId w:val="22"/>
  </w:num>
  <w:num w:numId="5">
    <w:abstractNumId w:val="39"/>
  </w:num>
  <w:num w:numId="6">
    <w:abstractNumId w:val="37"/>
  </w:num>
  <w:num w:numId="7">
    <w:abstractNumId w:val="19"/>
  </w:num>
  <w:num w:numId="8">
    <w:abstractNumId w:val="1"/>
  </w:num>
  <w:num w:numId="9">
    <w:abstractNumId w:val="40"/>
  </w:num>
  <w:num w:numId="10">
    <w:abstractNumId w:val="28"/>
  </w:num>
  <w:num w:numId="11">
    <w:abstractNumId w:val="29"/>
  </w:num>
  <w:num w:numId="12">
    <w:abstractNumId w:val="24"/>
  </w:num>
  <w:num w:numId="13">
    <w:abstractNumId w:val="6"/>
  </w:num>
  <w:num w:numId="14">
    <w:abstractNumId w:val="10"/>
  </w:num>
  <w:num w:numId="15">
    <w:abstractNumId w:val="34"/>
  </w:num>
  <w:num w:numId="16">
    <w:abstractNumId w:val="5"/>
  </w:num>
  <w:num w:numId="17">
    <w:abstractNumId w:val="17"/>
  </w:num>
  <w:num w:numId="18">
    <w:abstractNumId w:val="18"/>
  </w:num>
  <w:num w:numId="19">
    <w:abstractNumId w:val="7"/>
  </w:num>
  <w:num w:numId="20">
    <w:abstractNumId w:val="3"/>
  </w:num>
  <w:num w:numId="21">
    <w:abstractNumId w:val="0"/>
  </w:num>
  <w:num w:numId="22">
    <w:abstractNumId w:val="25"/>
  </w:num>
  <w:num w:numId="23">
    <w:abstractNumId w:val="32"/>
  </w:num>
  <w:num w:numId="24">
    <w:abstractNumId w:val="30"/>
  </w:num>
  <w:num w:numId="25">
    <w:abstractNumId w:val="38"/>
  </w:num>
  <w:num w:numId="26">
    <w:abstractNumId w:val="2"/>
  </w:num>
  <w:num w:numId="27">
    <w:abstractNumId w:val="14"/>
  </w:num>
  <w:num w:numId="28">
    <w:abstractNumId w:val="33"/>
  </w:num>
  <w:num w:numId="29">
    <w:abstractNumId w:val="11"/>
  </w:num>
  <w:num w:numId="30">
    <w:abstractNumId w:val="27"/>
  </w:num>
  <w:num w:numId="31">
    <w:abstractNumId w:val="36"/>
  </w:num>
  <w:num w:numId="32">
    <w:abstractNumId w:val="31"/>
  </w:num>
  <w:num w:numId="33">
    <w:abstractNumId w:val="4"/>
  </w:num>
  <w:num w:numId="34">
    <w:abstractNumId w:val="12"/>
  </w:num>
  <w:num w:numId="35">
    <w:abstractNumId w:val="9"/>
  </w:num>
  <w:num w:numId="36">
    <w:abstractNumId w:val="8"/>
  </w:num>
  <w:num w:numId="37">
    <w:abstractNumId w:val="35"/>
  </w:num>
  <w:num w:numId="38">
    <w:abstractNumId w:val="26"/>
  </w:num>
  <w:num w:numId="39">
    <w:abstractNumId w:val="20"/>
  </w:num>
  <w:num w:numId="40">
    <w:abstractNumId w:val="1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51"/>
    <w:rsid w:val="00003E57"/>
    <w:rsid w:val="00011548"/>
    <w:rsid w:val="00034E47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E5203"/>
    <w:rsid w:val="000E663C"/>
    <w:rsid w:val="000E6907"/>
    <w:rsid w:val="0010440B"/>
    <w:rsid w:val="00132707"/>
    <w:rsid w:val="00140D1E"/>
    <w:rsid w:val="0015164B"/>
    <w:rsid w:val="0017080B"/>
    <w:rsid w:val="001B06AE"/>
    <w:rsid w:val="001C1E50"/>
    <w:rsid w:val="001D2A56"/>
    <w:rsid w:val="001E2604"/>
    <w:rsid w:val="001F6B57"/>
    <w:rsid w:val="002010BD"/>
    <w:rsid w:val="00214EB6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22374"/>
    <w:rsid w:val="003239AF"/>
    <w:rsid w:val="00324F80"/>
    <w:rsid w:val="0033616E"/>
    <w:rsid w:val="00343A78"/>
    <w:rsid w:val="00375125"/>
    <w:rsid w:val="0038257B"/>
    <w:rsid w:val="00385B02"/>
    <w:rsid w:val="00392D3E"/>
    <w:rsid w:val="003C040B"/>
    <w:rsid w:val="003C358E"/>
    <w:rsid w:val="003D1D48"/>
    <w:rsid w:val="003D23D3"/>
    <w:rsid w:val="00411899"/>
    <w:rsid w:val="004226DC"/>
    <w:rsid w:val="00423BDC"/>
    <w:rsid w:val="00441154"/>
    <w:rsid w:val="004513CC"/>
    <w:rsid w:val="00451A59"/>
    <w:rsid w:val="00480B04"/>
    <w:rsid w:val="004A2738"/>
    <w:rsid w:val="004B0AD8"/>
    <w:rsid w:val="00502E1F"/>
    <w:rsid w:val="00542B6F"/>
    <w:rsid w:val="00594715"/>
    <w:rsid w:val="00597B70"/>
    <w:rsid w:val="005C0CCA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08EE"/>
    <w:rsid w:val="006F3500"/>
    <w:rsid w:val="0070528D"/>
    <w:rsid w:val="00706420"/>
    <w:rsid w:val="00714E77"/>
    <w:rsid w:val="007269D6"/>
    <w:rsid w:val="00730F2E"/>
    <w:rsid w:val="007458EB"/>
    <w:rsid w:val="00760A2A"/>
    <w:rsid w:val="00762E7C"/>
    <w:rsid w:val="00773394"/>
    <w:rsid w:val="007D2B16"/>
    <w:rsid w:val="007F31AC"/>
    <w:rsid w:val="00801D09"/>
    <w:rsid w:val="0082229B"/>
    <w:rsid w:val="008344AC"/>
    <w:rsid w:val="0084662B"/>
    <w:rsid w:val="00847181"/>
    <w:rsid w:val="008532FF"/>
    <w:rsid w:val="00854678"/>
    <w:rsid w:val="00866B21"/>
    <w:rsid w:val="00883FEB"/>
    <w:rsid w:val="008878B4"/>
    <w:rsid w:val="008A3DA4"/>
    <w:rsid w:val="008B5457"/>
    <w:rsid w:val="008C2BB8"/>
    <w:rsid w:val="008F0EEB"/>
    <w:rsid w:val="008F7571"/>
    <w:rsid w:val="008F7F94"/>
    <w:rsid w:val="0091256C"/>
    <w:rsid w:val="00927D3B"/>
    <w:rsid w:val="009344AB"/>
    <w:rsid w:val="00947E9C"/>
    <w:rsid w:val="00961A1C"/>
    <w:rsid w:val="009A3149"/>
    <w:rsid w:val="009C77DA"/>
    <w:rsid w:val="009E4B12"/>
    <w:rsid w:val="00A31EA4"/>
    <w:rsid w:val="00A421BB"/>
    <w:rsid w:val="00A5675B"/>
    <w:rsid w:val="00A86615"/>
    <w:rsid w:val="00A92101"/>
    <w:rsid w:val="00A9597B"/>
    <w:rsid w:val="00AB0CB5"/>
    <w:rsid w:val="00B073E1"/>
    <w:rsid w:val="00BB4A86"/>
    <w:rsid w:val="00BB724A"/>
    <w:rsid w:val="00BD446E"/>
    <w:rsid w:val="00BD4DDC"/>
    <w:rsid w:val="00C44F66"/>
    <w:rsid w:val="00C71BE3"/>
    <w:rsid w:val="00C86909"/>
    <w:rsid w:val="00CA1D28"/>
    <w:rsid w:val="00CA5C3F"/>
    <w:rsid w:val="00CA6778"/>
    <w:rsid w:val="00CA68AF"/>
    <w:rsid w:val="00CB50FD"/>
    <w:rsid w:val="00CD414D"/>
    <w:rsid w:val="00D07410"/>
    <w:rsid w:val="00D15C51"/>
    <w:rsid w:val="00D3141E"/>
    <w:rsid w:val="00D46CA2"/>
    <w:rsid w:val="00DA4529"/>
    <w:rsid w:val="00DB452A"/>
    <w:rsid w:val="00DD0B7B"/>
    <w:rsid w:val="00DD1C46"/>
    <w:rsid w:val="00DD2164"/>
    <w:rsid w:val="00DE7C13"/>
    <w:rsid w:val="00E0593A"/>
    <w:rsid w:val="00E22998"/>
    <w:rsid w:val="00E240E0"/>
    <w:rsid w:val="00E71C4A"/>
    <w:rsid w:val="00E864FC"/>
    <w:rsid w:val="00EA3AB4"/>
    <w:rsid w:val="00EB45C4"/>
    <w:rsid w:val="00EC2B2E"/>
    <w:rsid w:val="00EC5704"/>
    <w:rsid w:val="00F05DA2"/>
    <w:rsid w:val="00F1361B"/>
    <w:rsid w:val="00F23263"/>
    <w:rsid w:val="00F343D1"/>
    <w:rsid w:val="00F4273F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F835-1D58-456A-ABFB-6D8D2191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4</Pages>
  <Words>411</Words>
  <Characters>2431</Characters>
  <Application>Microsoft Office Word</Application>
  <DocSecurity>4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2</cp:revision>
  <dcterms:created xsi:type="dcterms:W3CDTF">2013-01-17T12:24:00Z</dcterms:created>
  <dcterms:modified xsi:type="dcterms:W3CDTF">2013-01-17T12:24:00Z</dcterms:modified>
</cp:coreProperties>
</file>