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9E7" w:rsidRPr="00DA16F8">
        <w:rPr>
          <w:rFonts w:ascii="Comic Sans MS" w:hAnsi="Comic Sans MS" w:cs="Comic Sans MS"/>
          <w:b/>
          <w:bCs/>
          <w:color w:val="024595"/>
          <w:sz w:val="54"/>
          <w:szCs w:val="54"/>
        </w:rPr>
        <w:t>Vektor, početní operace s vektory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0508B" w:rsidRDefault="00C0508B" w:rsidP="00C0508B">
      <w:pPr>
        <w:pStyle w:val="Odstavecseseznamem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C0508B">
        <w:rPr>
          <w:rFonts w:ascii="Times New Roman" w:hAnsi="Times New Roman" w:cs="Times New Roman"/>
          <w:sz w:val="24"/>
          <w:szCs w:val="24"/>
        </w:rPr>
        <w:lastRenderedPageBreak/>
        <w:t>Jsou dané vektory kolineární?</w:t>
      </w:r>
      <w:r>
        <w:rPr>
          <w:rFonts w:ascii="Times New Roman" w:hAnsi="Times New Roman" w:cs="Times New Roman"/>
          <w:sz w:val="24"/>
          <w:szCs w:val="24"/>
        </w:rPr>
        <w:t xml:space="preserve"> Jestliže ano, určete poměr </w:t>
      </w:r>
      <w:r w:rsidRPr="00C0508B"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58F" w:rsidRDefault="00C0508B" w:rsidP="00C0508B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u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(-2;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2,5)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(4;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07D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50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08B" w:rsidRDefault="00C0508B" w:rsidP="00C0508B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= (-4;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>
        <w:rPr>
          <w:rFonts w:ascii="Times New Roman" w:hAnsi="Times New Roman" w:cs="Times New Roman"/>
          <w:sz w:val="24"/>
          <w:szCs w:val="24"/>
        </w:rPr>
        <w:t>1,5)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117D5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= (2,5</w:t>
      </w:r>
      <w:proofErr w:type="gramEnd"/>
      <w:r>
        <w:rPr>
          <w:rFonts w:ascii="Times New Roman" w:hAnsi="Times New Roman" w:cs="Times New Roman"/>
          <w:sz w:val="24"/>
          <w:szCs w:val="24"/>
        </w:rPr>
        <w:t>; 1)</w:t>
      </w:r>
    </w:p>
    <w:p w:rsidR="00117D5A" w:rsidRPr="00117D5A" w:rsidRDefault="00C0508B" w:rsidP="00117D5A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w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m:oMath>
        <m:r>
          <w:rPr>
            <w:rFonts w:ascii="Cambria Math" w:hAnsi="Cambria Math" w:cs="Times New Roman"/>
            <w:sz w:val="24"/>
            <w:szCs w:val="24"/>
          </w:rPr>
          <m:t>0,75</m:t>
        </m:r>
      </m:oMath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-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17D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 (-0,6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117D5A" w:rsidRPr="00117D5A" w:rsidRDefault="00117D5A" w:rsidP="00117D5A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B6258F" w:rsidRDefault="00A42827" w:rsidP="00117D5A">
      <w:pPr>
        <w:pStyle w:val="Odstavecseseznamem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Jsou dané vektory kolmé? </w:t>
      </w:r>
      <w:r w:rsidR="003B401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věřte</w:t>
      </w:r>
      <w:r w:rsidR="00117D5A">
        <w:rPr>
          <w:rFonts w:ascii="Times New Roman" w:hAnsi="Times New Roman" w:cs="Times New Roman"/>
          <w:sz w:val="24"/>
          <w:szCs w:val="24"/>
        </w:rPr>
        <w:t xml:space="preserve"> výpočtem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2827" w:rsidRDefault="006C0952" w:rsidP="006C0952">
      <w:pPr>
        <w:pStyle w:val="Odstavecseseznamem"/>
        <w:numPr>
          <w:ilvl w:val="0"/>
          <w:numId w:val="7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6D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A42827" w:rsidRPr="00A42827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117D5A">
        <w:rPr>
          <w:rFonts w:ascii="Times New Roman" w:hAnsi="Times New Roman" w:cs="Times New Roman"/>
          <w:sz w:val="24"/>
          <w:szCs w:val="24"/>
        </w:rPr>
        <w:t xml:space="preserve">  = (</w:t>
      </w:r>
      <w:r w:rsidR="00A42827" w:rsidRPr="00A42827">
        <w:rPr>
          <w:rFonts w:ascii="Times New Roman" w:hAnsi="Times New Roman" w:cs="Times New Roman"/>
          <w:sz w:val="24"/>
          <w:szCs w:val="24"/>
        </w:rPr>
        <w:t>6;</w:t>
      </w:r>
      <w:proofErr w:type="gramEnd"/>
      <w:r w:rsidR="00A42827" w:rsidRPr="00A4282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="00A42827" w:rsidRPr="00A42827">
        <w:rPr>
          <w:rFonts w:ascii="Times New Roman" w:hAnsi="Times New Roman" w:cs="Times New Roman"/>
          <w:sz w:val="24"/>
          <w:szCs w:val="24"/>
        </w:rPr>
        <w:t>10)</w:t>
      </w:r>
      <w:r w:rsidR="00A42827" w:rsidRPr="00A42827">
        <w:rPr>
          <w:rFonts w:ascii="Times New Roman" w:hAnsi="Times New Roman" w:cs="Times New Roman"/>
          <w:sz w:val="24"/>
          <w:szCs w:val="24"/>
        </w:rPr>
        <w:tab/>
      </w:r>
      <w:r w:rsidR="00A42827" w:rsidRPr="00A42827">
        <w:rPr>
          <w:rFonts w:ascii="Times New Roman" w:hAnsi="Times New Roman" w:cs="Times New Roman"/>
          <w:sz w:val="24"/>
          <w:szCs w:val="24"/>
        </w:rPr>
        <w:tab/>
      </w:r>
      <w:r w:rsidR="00A42827" w:rsidRPr="00A42827">
        <w:rPr>
          <w:rFonts w:ascii="Times New Roman" w:hAnsi="Times New Roman" w:cs="Times New Roman"/>
          <w:b/>
          <w:i/>
          <w:sz w:val="24"/>
          <w:szCs w:val="24"/>
        </w:rPr>
        <w:t xml:space="preserve">v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2827" w:rsidRPr="00A42827">
        <w:rPr>
          <w:rFonts w:ascii="Times New Roman" w:hAnsi="Times New Roman" w:cs="Times New Roman"/>
          <w:sz w:val="24"/>
          <w:szCs w:val="24"/>
        </w:rPr>
        <w:t>= (-5;</w:t>
      </w:r>
      <w:proofErr w:type="gramEnd"/>
      <w:r w:rsidR="00A42827" w:rsidRPr="00A42827">
        <w:rPr>
          <w:rFonts w:ascii="Times New Roman" w:hAnsi="Times New Roman" w:cs="Times New Roman"/>
          <w:sz w:val="24"/>
          <w:szCs w:val="24"/>
        </w:rPr>
        <w:t xml:space="preserve"> -3)</w:t>
      </w:r>
    </w:p>
    <w:p w:rsidR="00117D5A" w:rsidRDefault="00117D5A" w:rsidP="00A42827">
      <w:pPr>
        <w:pStyle w:val="Odstavecseseznamem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 = (2;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 = (3;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0)</w:t>
      </w:r>
    </w:p>
    <w:p w:rsidR="00117D5A" w:rsidRPr="00A42827" w:rsidRDefault="00117D5A" w:rsidP="00A4282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 = (</w:t>
      </w:r>
      <w:r w:rsidR="003B4016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;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           </w:t>
      </w:r>
      <w:r w:rsidR="00D0191A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D0191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v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 (2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;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4)</m:t>
        </m:r>
      </m:oMath>
    </w:p>
    <w:p w:rsidR="00B6258F" w:rsidRPr="00117D5A" w:rsidRDefault="00B6258F" w:rsidP="00117D5A">
      <w:pPr>
        <w:spacing w:after="20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8355D">
        <w:rPr>
          <w:rFonts w:ascii="Times New Roman" w:hAnsi="Times New Roman" w:cs="Times New Roman"/>
          <w:sz w:val="24"/>
          <w:szCs w:val="24"/>
        </w:rPr>
        <w:t>Jsou dány v</w:t>
      </w:r>
      <w:r w:rsidR="00117D5A">
        <w:rPr>
          <w:rFonts w:ascii="Times New Roman" w:hAnsi="Times New Roman" w:cs="Times New Roman"/>
          <w:sz w:val="24"/>
          <w:szCs w:val="24"/>
        </w:rPr>
        <w:t xml:space="preserve">ektory: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117D5A">
        <w:rPr>
          <w:rFonts w:ascii="Times New Roman" w:hAnsi="Times New Roman" w:cs="Times New Roman"/>
          <w:sz w:val="24"/>
          <w:szCs w:val="24"/>
        </w:rPr>
        <w:t xml:space="preserve"> = (</w:t>
      </w:r>
      <w:r w:rsidR="00A8355D">
        <w:rPr>
          <w:rFonts w:ascii="Times New Roman" w:hAnsi="Times New Roman" w:cs="Times New Roman"/>
          <w:sz w:val="24"/>
          <w:szCs w:val="24"/>
        </w:rPr>
        <w:t>-2; 2</w:t>
      </w:r>
      <w:r w:rsidR="00117D5A">
        <w:rPr>
          <w:rFonts w:ascii="Times New Roman" w:hAnsi="Times New Roman" w:cs="Times New Roman"/>
          <w:sz w:val="24"/>
          <w:szCs w:val="24"/>
        </w:rPr>
        <w:t xml:space="preserve">) a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117D5A">
        <w:rPr>
          <w:rFonts w:ascii="Times New Roman" w:hAnsi="Times New Roman" w:cs="Times New Roman"/>
          <w:sz w:val="24"/>
          <w:szCs w:val="24"/>
        </w:rPr>
        <w:t xml:space="preserve"> = (</w:t>
      </w:r>
      <m:oMath>
        <m:r>
          <w:rPr>
            <w:rFonts w:ascii="Cambria Math" w:hAnsi="Cambria Math" w:cs="Times New Roman"/>
            <w:sz w:val="24"/>
            <w:szCs w:val="24"/>
          </w:rPr>
          <m:t>-4</m:t>
        </m:r>
      </m:oMath>
      <w:r w:rsidR="00117D5A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A8355D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117D5A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A8355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117D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8355D">
        <w:rPr>
          <w:rFonts w:ascii="Times New Roman" w:eastAsiaTheme="minorEastAsia" w:hAnsi="Times New Roman" w:cs="Times New Roman"/>
          <w:sz w:val="24"/>
          <w:szCs w:val="24"/>
        </w:rPr>
        <w:t>Vypočtěte, jaký úhel svírají</w:t>
      </w:r>
      <w:r w:rsidR="00117D5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07A2B" w:rsidRDefault="001C6ED0" w:rsidP="00E07A2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17D5A">
        <w:rPr>
          <w:rFonts w:ascii="Times New Roman" w:hAnsi="Times New Roman" w:cs="Times New Roman"/>
          <w:sz w:val="24"/>
          <w:szCs w:val="24"/>
        </w:rPr>
        <w:t>Jsou dány body</w:t>
      </w:r>
      <w:r>
        <w:rPr>
          <w:rFonts w:ascii="Times New Roman" w:hAnsi="Times New Roman" w:cs="Times New Roman"/>
          <w:sz w:val="24"/>
          <w:szCs w:val="24"/>
        </w:rPr>
        <w:t xml:space="preserve"> A[-</w:t>
      </w:r>
      <w:r w:rsidR="00117D5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17D5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], B[</w:t>
      </w:r>
      <w:r w:rsidR="00117D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; 2], C[</w:t>
      </w:r>
      <w:r w:rsidR="00117D5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17D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], D[-</w:t>
      </w:r>
      <w:r w:rsidR="00117D5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17D5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]. </w:t>
      </w:r>
    </w:p>
    <w:p w:rsidR="001C6ED0" w:rsidRPr="00117D5A" w:rsidRDefault="00E07A2B" w:rsidP="00E07A2B">
      <w:pPr>
        <w:spacing w:before="0"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7D5A">
        <w:rPr>
          <w:rFonts w:ascii="Times New Roman" w:hAnsi="Times New Roman" w:cs="Times New Roman"/>
          <w:sz w:val="24"/>
          <w:szCs w:val="24"/>
        </w:rPr>
        <w:t xml:space="preserve">Určete </w:t>
      </w:r>
      <w:r>
        <w:rPr>
          <w:rFonts w:ascii="Times New Roman" w:hAnsi="Times New Roman" w:cs="Times New Roman"/>
          <w:sz w:val="24"/>
          <w:szCs w:val="24"/>
        </w:rPr>
        <w:t>velikost</w:t>
      </w:r>
      <w:r w:rsidR="00117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7D5A">
        <w:rPr>
          <w:rFonts w:ascii="Times New Roman" w:hAnsi="Times New Roman" w:cs="Times New Roman"/>
          <w:sz w:val="24"/>
          <w:szCs w:val="24"/>
        </w:rPr>
        <w:t>vektor</w:t>
      </w:r>
      <w:r>
        <w:rPr>
          <w:rFonts w:ascii="Times New Roman" w:hAnsi="Times New Roman" w:cs="Times New Roman"/>
          <w:sz w:val="24"/>
          <w:szCs w:val="24"/>
        </w:rPr>
        <w:t>u</w:t>
      </w:r>
      <w:r w:rsidR="00117D5A">
        <w:rPr>
          <w:rFonts w:ascii="Times New Roman" w:hAnsi="Times New Roman" w:cs="Times New Roman"/>
          <w:sz w:val="24"/>
          <w:szCs w:val="24"/>
        </w:rPr>
        <w:t xml:space="preserve">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117D5A">
        <w:rPr>
          <w:rFonts w:ascii="Times New Roman" w:hAnsi="Times New Roman" w:cs="Times New Roman"/>
          <w:sz w:val="24"/>
          <w:szCs w:val="24"/>
        </w:rPr>
        <w:t xml:space="preserve"> = 2.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AB</w:t>
      </w:r>
      <w:proofErr w:type="gramEnd"/>
      <w:r w:rsidR="00117D5A">
        <w:rPr>
          <w:rFonts w:ascii="Times New Roman" w:hAnsi="Times New Roman" w:cs="Times New Roman"/>
          <w:sz w:val="24"/>
          <w:szCs w:val="24"/>
        </w:rPr>
        <w:t xml:space="preserve"> – 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CD</w:t>
      </w:r>
      <w:r w:rsidR="00117D5A">
        <w:rPr>
          <w:rFonts w:ascii="Times New Roman" w:hAnsi="Times New Roman" w:cs="Times New Roman"/>
          <w:sz w:val="24"/>
          <w:szCs w:val="24"/>
        </w:rPr>
        <w:t xml:space="preserve"> + 3.</w:t>
      </w:r>
      <w:r w:rsidR="00117D5A">
        <w:rPr>
          <w:rFonts w:ascii="Times New Roman" w:hAnsi="Times New Roman" w:cs="Times New Roman"/>
          <w:b/>
          <w:i/>
          <w:sz w:val="24"/>
          <w:szCs w:val="24"/>
        </w:rPr>
        <w:t>CB</w:t>
      </w:r>
      <w:r>
        <w:rPr>
          <w:rFonts w:ascii="Times New Roman" w:hAnsi="Times New Roman" w:cs="Times New Roman"/>
          <w:sz w:val="24"/>
          <w:szCs w:val="24"/>
        </w:rPr>
        <w:t>.</w:t>
      </w:r>
      <w:r w:rsidR="00117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ED0" w:rsidRDefault="001C6ED0" w:rsidP="001C6ED0">
      <w:pPr>
        <w:ind w:left="284" w:hanging="284"/>
        <w:jc w:val="both"/>
        <w:rPr>
          <w:rFonts w:cs="Arial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F8" w:rsidRDefault="00DA16F8" w:rsidP="00CA6778">
      <w:pPr>
        <w:spacing w:before="0" w:after="0"/>
      </w:pPr>
      <w:r>
        <w:separator/>
      </w:r>
    </w:p>
  </w:endnote>
  <w:endnote w:type="continuationSeparator" w:id="0">
    <w:p w:rsidR="00DA16F8" w:rsidRDefault="00DA16F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6F8" w:rsidRPr="00B6258F" w:rsidRDefault="00DA16F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DA16F8" w:rsidRPr="0015164B" w:rsidRDefault="00DA16F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DA16F8" w:rsidRPr="0015164B" w:rsidRDefault="00DA16F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F8" w:rsidRDefault="00DA16F8" w:rsidP="00CA6778">
      <w:pPr>
        <w:spacing w:before="0" w:after="0"/>
      </w:pPr>
      <w:r>
        <w:separator/>
      </w:r>
    </w:p>
  </w:footnote>
  <w:footnote w:type="continuationSeparator" w:id="0">
    <w:p w:rsidR="00DA16F8" w:rsidRDefault="00DA16F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360EF5"/>
    <w:multiLevelType w:val="hybridMultilevel"/>
    <w:tmpl w:val="1A629AC8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7BB"/>
    <w:rsid w:val="00026FFF"/>
    <w:rsid w:val="0005607D"/>
    <w:rsid w:val="00084AD2"/>
    <w:rsid w:val="00117D5A"/>
    <w:rsid w:val="0015164B"/>
    <w:rsid w:val="0017080B"/>
    <w:rsid w:val="001C6ED0"/>
    <w:rsid w:val="00201914"/>
    <w:rsid w:val="00235DCF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C0952"/>
    <w:rsid w:val="007269D6"/>
    <w:rsid w:val="007677D5"/>
    <w:rsid w:val="007D09E7"/>
    <w:rsid w:val="00916F51"/>
    <w:rsid w:val="00947E9C"/>
    <w:rsid w:val="009C77DA"/>
    <w:rsid w:val="00A42827"/>
    <w:rsid w:val="00A8355D"/>
    <w:rsid w:val="00B157BB"/>
    <w:rsid w:val="00B6258F"/>
    <w:rsid w:val="00BD446E"/>
    <w:rsid w:val="00C0508B"/>
    <w:rsid w:val="00CA6778"/>
    <w:rsid w:val="00CA68AF"/>
    <w:rsid w:val="00CD2D90"/>
    <w:rsid w:val="00D0191A"/>
    <w:rsid w:val="00D43D01"/>
    <w:rsid w:val="00DA16F8"/>
    <w:rsid w:val="00DA743D"/>
    <w:rsid w:val="00E06D01"/>
    <w:rsid w:val="00E07A2B"/>
    <w:rsid w:val="00E35834"/>
    <w:rsid w:val="00F23263"/>
    <w:rsid w:val="00FA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156</TotalTime>
  <Pages>2</Pages>
  <Words>76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12</cp:revision>
  <dcterms:created xsi:type="dcterms:W3CDTF">2012-11-20T12:51:00Z</dcterms:created>
  <dcterms:modified xsi:type="dcterms:W3CDTF">2012-12-04T13:14:00Z</dcterms:modified>
</cp:coreProperties>
</file>