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7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Šíření světla</w:t>
      </w:r>
    </w:p>
    <w:p w:rsidR="0076477B" w:rsidRPr="00B67605" w:rsidRDefault="005D4579" w:rsidP="0076477B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520D3" w:rsidRPr="0076477B" w:rsidRDefault="0076477B" w:rsidP="0076477B">
      <w:pPr>
        <w:autoSpaceDE w:val="0"/>
        <w:autoSpaceDN w:val="0"/>
        <w:adjustRightInd w:val="0"/>
        <w:spacing w:after="0"/>
        <w:ind w:left="66"/>
        <w:rPr>
          <w:rFonts w:ascii="Comic Sans MS" w:hAnsi="Comic Sans MS" w:cs="Times New Roman"/>
          <w:bCs/>
          <w:color w:val="0070C0"/>
          <w:sz w:val="54"/>
          <w:szCs w:val="54"/>
        </w:rPr>
      </w:pPr>
      <w:r w:rsidRPr="0076477B"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Zadání:</w:t>
      </w:r>
    </w:p>
    <w:p w:rsidR="00C439FC" w:rsidRPr="00652447" w:rsidRDefault="00C439FC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 xml:space="preserve">Student stojící u AZ </w:t>
      </w:r>
      <w:proofErr w:type="spellStart"/>
      <w:r w:rsidRPr="00652447">
        <w:rPr>
          <w:rFonts w:asciiTheme="minorHAnsi" w:hAnsiTheme="minorHAnsi"/>
          <w:sz w:val="22"/>
          <w:szCs w:val="22"/>
        </w:rPr>
        <w:t>Toweru</w:t>
      </w:r>
      <w:proofErr w:type="spellEnd"/>
      <w:r w:rsidRPr="00652447">
        <w:rPr>
          <w:rFonts w:asciiTheme="minorHAnsi" w:hAnsiTheme="minorHAnsi"/>
          <w:sz w:val="22"/>
          <w:szCs w:val="22"/>
        </w:rPr>
        <w:t xml:space="preserve"> v Brně zjistil, že délka stínu věže je 0,1 km, zatímco jeho postava vrhá stín délky 164 cm. Určete výšku v současnosti nejvyšší budovy v České republice, jestliže víte, že student je vysoký 182 cm.</w:t>
      </w:r>
    </w:p>
    <w:p w:rsidR="00C439FC" w:rsidRPr="00652447" w:rsidRDefault="00C439FC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 xml:space="preserve">Určete přibližnou hodnotu fyzikální jednotky světelný rok </w:t>
      </w:r>
      <w:r>
        <w:rPr>
          <w:rFonts w:asciiTheme="minorHAnsi" w:hAnsiTheme="minorHAnsi"/>
          <w:sz w:val="22"/>
          <w:szCs w:val="22"/>
        </w:rPr>
        <w:t>(</w:t>
      </w:r>
      <w:r w:rsidRPr="00652447">
        <w:rPr>
          <w:rFonts w:asciiTheme="minorHAnsi" w:hAnsiTheme="minorHAnsi"/>
          <w:sz w:val="22"/>
          <w:szCs w:val="22"/>
        </w:rPr>
        <w:t>v základních jednotkách SI soustavy</w:t>
      </w:r>
      <w:r>
        <w:rPr>
          <w:rFonts w:asciiTheme="minorHAnsi" w:hAnsiTheme="minorHAnsi"/>
          <w:sz w:val="22"/>
          <w:szCs w:val="22"/>
        </w:rPr>
        <w:t>)</w:t>
      </w:r>
      <w:r w:rsidRPr="00652447">
        <w:rPr>
          <w:rFonts w:asciiTheme="minorHAnsi" w:hAnsiTheme="minorHAnsi"/>
          <w:sz w:val="22"/>
          <w:szCs w:val="22"/>
        </w:rPr>
        <w:t xml:space="preserve">. K čemu se tato jednotka používá? </w:t>
      </w:r>
    </w:p>
    <w:p w:rsidR="00C439FC" w:rsidRPr="00652447" w:rsidRDefault="00C439FC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Za jak dlouho přijde na Zem světlo z nejbližší hvězdy k sluneční soustavě?</w:t>
      </w:r>
    </w:p>
    <w:p w:rsidR="00C439FC" w:rsidRPr="00652447" w:rsidRDefault="00C439FC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Určete výšku Slunce (ve stupních) nad horizontem, aby předmět vysoký 1,96 m vrhal stín o délce 70</w:t>
      </w:r>
      <w:r>
        <w:rPr>
          <w:rFonts w:asciiTheme="minorHAnsi" w:hAnsiTheme="minorHAnsi"/>
          <w:sz w:val="22"/>
          <w:szCs w:val="22"/>
        </w:rPr>
        <w:t> </w:t>
      </w:r>
      <w:r w:rsidRPr="00652447">
        <w:rPr>
          <w:rFonts w:asciiTheme="minorHAnsi" w:hAnsiTheme="minorHAnsi"/>
          <w:sz w:val="22"/>
          <w:szCs w:val="22"/>
        </w:rPr>
        <w:t>cm.</w:t>
      </w:r>
    </w:p>
    <w:p w:rsidR="00C439FC" w:rsidRPr="00652447" w:rsidRDefault="00C439FC" w:rsidP="00C439FC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Výběh ledních medvědů je osvětlen lampou ve výšce 5 m. Tato lampa se nachází nad středem kruhového jezírka o průměru 9 m. Návštěvník mající výšku 170 cm stojí u plotu ve vzdálenosti 2 m od</w:t>
      </w:r>
      <w:r>
        <w:rPr>
          <w:rFonts w:asciiTheme="minorHAnsi" w:hAnsiTheme="minorHAnsi"/>
          <w:sz w:val="22"/>
          <w:szCs w:val="22"/>
        </w:rPr>
        <w:t> </w:t>
      </w:r>
      <w:r w:rsidRPr="00652447">
        <w:rPr>
          <w:rFonts w:asciiTheme="minorHAnsi" w:hAnsiTheme="minorHAnsi"/>
          <w:sz w:val="22"/>
          <w:szCs w:val="22"/>
        </w:rPr>
        <w:t>hrany jezírka. Uvidí ještě odraz světla lampy od vodní hladiny?</w:t>
      </w:r>
    </w:p>
    <w:p w:rsidR="0076477B" w:rsidRPr="00673BE2" w:rsidRDefault="0076477B" w:rsidP="0076477B">
      <w:pPr>
        <w:pStyle w:val="Odstavecseseznamem"/>
      </w:pPr>
    </w:p>
    <w:p w:rsidR="0076477B" w:rsidRPr="0076477B" w:rsidRDefault="0076477B" w:rsidP="0076477B">
      <w:pPr>
        <w:autoSpaceDE w:val="0"/>
        <w:autoSpaceDN w:val="0"/>
        <w:adjustRightInd w:val="0"/>
        <w:spacing w:after="0"/>
        <w:ind w:left="66"/>
        <w:rPr>
          <w:rFonts w:cs="Times New Roman"/>
          <w:bCs/>
          <w:color w:val="000000"/>
        </w:rPr>
      </w:pPr>
    </w:p>
    <w:sectPr w:rsidR="0076477B" w:rsidRPr="0076477B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FA4" w:rsidRDefault="00221FA4" w:rsidP="00CA6778">
      <w:pPr>
        <w:spacing w:before="0" w:after="0"/>
      </w:pPr>
      <w:r>
        <w:separator/>
      </w:r>
    </w:p>
  </w:endnote>
  <w:endnote w:type="continuationSeparator" w:id="0">
    <w:p w:rsidR="00221FA4" w:rsidRDefault="00221FA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FA4" w:rsidRDefault="00221FA4" w:rsidP="00CA6778">
      <w:pPr>
        <w:spacing w:before="0" w:after="0"/>
      </w:pPr>
      <w:r>
        <w:separator/>
      </w:r>
    </w:p>
  </w:footnote>
  <w:footnote w:type="continuationSeparator" w:id="0">
    <w:p w:rsidR="00221FA4" w:rsidRDefault="00221FA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B7DC9"/>
    <w:multiLevelType w:val="hybridMultilevel"/>
    <w:tmpl w:val="876252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33295"/>
    <w:rsid w:val="0015164B"/>
    <w:rsid w:val="0017080B"/>
    <w:rsid w:val="00221FA4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C25C8"/>
    <w:rsid w:val="00520FAF"/>
    <w:rsid w:val="005520D3"/>
    <w:rsid w:val="005D4579"/>
    <w:rsid w:val="006347FB"/>
    <w:rsid w:val="00647C60"/>
    <w:rsid w:val="006515B1"/>
    <w:rsid w:val="006516F6"/>
    <w:rsid w:val="00666590"/>
    <w:rsid w:val="00684206"/>
    <w:rsid w:val="00696908"/>
    <w:rsid w:val="006A78AD"/>
    <w:rsid w:val="00706420"/>
    <w:rsid w:val="007113AB"/>
    <w:rsid w:val="007269D6"/>
    <w:rsid w:val="00730F2E"/>
    <w:rsid w:val="0076477B"/>
    <w:rsid w:val="00801D09"/>
    <w:rsid w:val="00866B21"/>
    <w:rsid w:val="00947E9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439FC"/>
    <w:rsid w:val="00CA1D28"/>
    <w:rsid w:val="00CA6778"/>
    <w:rsid w:val="00CA68AF"/>
    <w:rsid w:val="00CC3980"/>
    <w:rsid w:val="00D15C51"/>
    <w:rsid w:val="00DA6C38"/>
    <w:rsid w:val="00E240E0"/>
    <w:rsid w:val="00ED28B1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paragraph" w:customStyle="1" w:styleId="sbirkatext">
    <w:name w:val="sbirkatext"/>
    <w:basedOn w:val="Normln"/>
    <w:rsid w:val="0076477B"/>
    <w:pPr>
      <w:spacing w:before="240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</TotalTime>
  <Pages>2</Pages>
  <Words>117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2013-02-10T09:52:00Z</cp:lastPrinted>
  <dcterms:created xsi:type="dcterms:W3CDTF">2013-03-10T10:54:00Z</dcterms:created>
  <dcterms:modified xsi:type="dcterms:W3CDTF">2013-05-01T20:38:00Z</dcterms:modified>
</cp:coreProperties>
</file>