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29CB">
        <w:rPr>
          <w:rFonts w:ascii="Comic Sans MS" w:hAnsi="Comic Sans MS" w:cs="Comic Sans MS"/>
          <w:b/>
          <w:bCs/>
          <w:color w:val="024595"/>
          <w:sz w:val="54"/>
          <w:szCs w:val="54"/>
        </w:rPr>
        <w:t>Osvětlení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087F84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</w:t>
      </w:r>
      <w:r w:rsidRPr="00000EB0">
        <w:rPr>
          <w:rFonts w:ascii="Comic Sans MS" w:hAnsi="Comic Sans MS"/>
          <w:color w:val="0070C0"/>
          <w:sz w:val="54"/>
          <w:szCs w:val="54"/>
        </w:rPr>
        <w:t>ní</w:t>
      </w:r>
    </w:p>
    <w:p w:rsidR="00BF29CB" w:rsidRDefault="00BF29CB" w:rsidP="00087F84">
      <w:pPr>
        <w:rPr>
          <w:rFonts w:cs="Arial"/>
        </w:rPr>
      </w:pPr>
    </w:p>
    <w:p w:rsidR="00BF29CB" w:rsidRPr="002D07C5" w:rsidRDefault="00BF29CB" w:rsidP="00087F84">
      <w:pPr>
        <w:rPr>
          <w:rFonts w:eastAsiaTheme="minorEastAsia" w:cs="Arial"/>
          <w:sz w:val="24"/>
          <w:szCs w:val="24"/>
        </w:rPr>
      </w:pPr>
      <w:r w:rsidRPr="002D07C5">
        <w:rPr>
          <w:rFonts w:cs="Arial"/>
          <w:sz w:val="24"/>
          <w:szCs w:val="24"/>
        </w:rPr>
        <w:t xml:space="preserve">Zobrazte pravidelný čtyřboký hranol s podstavou </w:t>
      </w:r>
      <m:oMath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</m:oMath>
      <w:r w:rsidRPr="002D07C5">
        <w:rPr>
          <w:rFonts w:eastAsiaTheme="minorEastAsia" w:cs="Arial"/>
          <w:sz w:val="24"/>
          <w:szCs w:val="24"/>
        </w:rPr>
        <w:t xml:space="preserve"> v půdorysně, je-li dán střed podstavy S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cs="Arial"/>
                <w:sz w:val="24"/>
                <w:szCs w:val="24"/>
              </w:rPr>
              <m:t xml:space="preserve">0;6;0 </m:t>
            </m:r>
          </m:e>
        </m:d>
      </m:oMath>
      <w:r w:rsidRPr="002D07C5">
        <w:rPr>
          <w:rFonts w:eastAsiaTheme="minorEastAsia" w:cs="Arial"/>
          <w:sz w:val="24"/>
          <w:szCs w:val="24"/>
        </w:rPr>
        <w:t xml:space="preserve">, vrchol podstavy </w:t>
      </w:r>
      <m:oMath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</m:oMath>
      <w:r w:rsidRPr="002D07C5">
        <w:rPr>
          <w:rFonts w:eastAsiaTheme="minorEastAsia" w:cs="Arial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eastAsiaTheme="minorEastAsia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cs="Arial"/>
                <w:sz w:val="24"/>
                <w:szCs w:val="24"/>
              </w:rPr>
              <m:t xml:space="preserve">2;3;0 </m:t>
            </m:r>
          </m:e>
        </m:d>
      </m:oMath>
      <w:r w:rsidRPr="002D07C5">
        <w:rPr>
          <w:rFonts w:eastAsiaTheme="minorEastAsia" w:cs="Arial"/>
          <w:sz w:val="24"/>
          <w:szCs w:val="24"/>
        </w:rPr>
        <w:t xml:space="preserve"> a výška </w:t>
      </w:r>
      <w:r w:rsidRPr="002D07C5">
        <w:rPr>
          <w:rFonts w:eastAsiaTheme="minorEastAsia" w:cs="Arial"/>
          <w:i/>
          <w:sz w:val="24"/>
          <w:szCs w:val="24"/>
        </w:rPr>
        <w:t xml:space="preserve">v </w:t>
      </w:r>
      <w:r w:rsidRPr="002D07C5">
        <w:rPr>
          <w:rFonts w:eastAsiaTheme="minorEastAsia" w:cs="Arial"/>
          <w:sz w:val="24"/>
          <w:szCs w:val="24"/>
        </w:rPr>
        <w:t xml:space="preserve">= 6 cm. </w:t>
      </w:r>
    </w:p>
    <w:p w:rsidR="00BF29CB" w:rsidRPr="002D07C5" w:rsidRDefault="00BF29CB" w:rsidP="00087F84">
      <w:pPr>
        <w:rPr>
          <w:rFonts w:eastAsiaTheme="minorEastAsia" w:cs="Arial"/>
          <w:sz w:val="24"/>
          <w:szCs w:val="24"/>
        </w:rPr>
      </w:pPr>
      <w:r w:rsidRPr="002D07C5">
        <w:rPr>
          <w:rFonts w:eastAsiaTheme="minorEastAsia" w:cs="Arial"/>
          <w:sz w:val="24"/>
          <w:szCs w:val="24"/>
        </w:rPr>
        <w:t>Sestrojte v technickém osvětlení vržený stín tohoto hranolu na půdorysnu a nárysnu, vlastní stín hranolu a stín dovnitř hranolu.</w:t>
      </w:r>
    </w:p>
    <w:p w:rsidR="00087F84" w:rsidRDefault="00087F84" w:rsidP="00087F84"/>
    <w:p w:rsidR="00ED1FEC" w:rsidRDefault="00845990" w:rsidP="00087F8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Z</w:t>
      </w:r>
      <w:r w:rsidR="002D07C5">
        <w:rPr>
          <w:rFonts w:eastAsiaTheme="minorEastAsia"/>
          <w:sz w:val="24"/>
          <w:szCs w:val="24"/>
        </w:rPr>
        <w:t>adání:</w:t>
      </w:r>
    </w:p>
    <w:p w:rsidR="00ED1FEC" w:rsidRDefault="002D07C5" w:rsidP="00ED1FEC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4259516" cy="4309534"/>
            <wp:effectExtent l="19050" t="0" r="7684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16" cy="4309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7C5" w:rsidRDefault="002D07C5" w:rsidP="00ED1FEC">
      <w:pPr>
        <w:jc w:val="center"/>
        <w:rPr>
          <w:sz w:val="24"/>
          <w:szCs w:val="24"/>
        </w:rPr>
      </w:pPr>
    </w:p>
    <w:p w:rsidR="002D07C5" w:rsidRPr="00087F84" w:rsidRDefault="002D07C5" w:rsidP="002D07C5">
      <w:pPr>
        <w:rPr>
          <w:sz w:val="24"/>
          <w:szCs w:val="24"/>
        </w:rPr>
      </w:pPr>
      <w:r>
        <w:rPr>
          <w:sz w:val="24"/>
          <w:szCs w:val="24"/>
        </w:rPr>
        <w:t xml:space="preserve">V obrázku je vynechané označení vrcholů dolní podstavy </w:t>
      </w:r>
      <m:oMath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acc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C</m:t>
            </m:r>
          </m:e>
        </m:acc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D</m:t>
            </m:r>
          </m:e>
        </m:acc>
      </m:oMath>
      <w:r>
        <w:rPr>
          <w:rFonts w:eastAsiaTheme="minorEastAsia"/>
          <w:sz w:val="24"/>
          <w:szCs w:val="24"/>
        </w:rPr>
        <w:t xml:space="preserve">, pracovat budeme hlavně s vrcholy horní podstavy </w:t>
      </w:r>
      <w:r w:rsidRPr="002D07C5">
        <w:rPr>
          <w:rFonts w:eastAsiaTheme="minorEastAsia"/>
          <w:i/>
          <w:sz w:val="24"/>
          <w:szCs w:val="24"/>
        </w:rPr>
        <w:t>ABCD</w:t>
      </w:r>
      <w:r>
        <w:rPr>
          <w:rFonts w:eastAsiaTheme="minorEastAsia"/>
          <w:sz w:val="24"/>
          <w:szCs w:val="24"/>
        </w:rPr>
        <w:t>.</w:t>
      </w:r>
    </w:p>
    <w:sectPr w:rsidR="002D07C5" w:rsidRPr="00087F84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915" w:rsidRDefault="00EC4915" w:rsidP="00CA6778">
      <w:pPr>
        <w:spacing w:before="0" w:after="0"/>
      </w:pPr>
      <w:r>
        <w:separator/>
      </w:r>
    </w:p>
  </w:endnote>
  <w:endnote w:type="continuationSeparator" w:id="0">
    <w:p w:rsidR="00EC4915" w:rsidRDefault="00EC49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915" w:rsidRDefault="00EC4915" w:rsidP="00CA6778">
      <w:pPr>
        <w:spacing w:before="0" w:after="0"/>
      </w:pPr>
      <w:r>
        <w:separator/>
      </w:r>
    </w:p>
  </w:footnote>
  <w:footnote w:type="continuationSeparator" w:id="0">
    <w:p w:rsidR="00EC4915" w:rsidRDefault="00EC49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84AD2"/>
    <w:rsid w:val="00087F84"/>
    <w:rsid w:val="000B2B93"/>
    <w:rsid w:val="000C693B"/>
    <w:rsid w:val="00145215"/>
    <w:rsid w:val="0015164B"/>
    <w:rsid w:val="0017080B"/>
    <w:rsid w:val="001B1DAD"/>
    <w:rsid w:val="001E7E1A"/>
    <w:rsid w:val="00235DCF"/>
    <w:rsid w:val="00247D1D"/>
    <w:rsid w:val="00252D2D"/>
    <w:rsid w:val="0026301E"/>
    <w:rsid w:val="00265BEC"/>
    <w:rsid w:val="00275746"/>
    <w:rsid w:val="00281EB3"/>
    <w:rsid w:val="002D07C5"/>
    <w:rsid w:val="00375125"/>
    <w:rsid w:val="003963ED"/>
    <w:rsid w:val="003C040B"/>
    <w:rsid w:val="003D1D48"/>
    <w:rsid w:val="003E5821"/>
    <w:rsid w:val="003F6354"/>
    <w:rsid w:val="00441154"/>
    <w:rsid w:val="004513CC"/>
    <w:rsid w:val="004B0AD8"/>
    <w:rsid w:val="004D0EFA"/>
    <w:rsid w:val="004F5816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57EE1"/>
    <w:rsid w:val="00837111"/>
    <w:rsid w:val="00845990"/>
    <w:rsid w:val="008811BC"/>
    <w:rsid w:val="00947E9C"/>
    <w:rsid w:val="009768D3"/>
    <w:rsid w:val="009C77DA"/>
    <w:rsid w:val="00A9604F"/>
    <w:rsid w:val="00AB0C5F"/>
    <w:rsid w:val="00BD287C"/>
    <w:rsid w:val="00BD446E"/>
    <w:rsid w:val="00BF29CB"/>
    <w:rsid w:val="00C03027"/>
    <w:rsid w:val="00C70760"/>
    <w:rsid w:val="00CA4254"/>
    <w:rsid w:val="00CA6778"/>
    <w:rsid w:val="00CA68AF"/>
    <w:rsid w:val="00CC2DB1"/>
    <w:rsid w:val="00CE3730"/>
    <w:rsid w:val="00E0594A"/>
    <w:rsid w:val="00EC4915"/>
    <w:rsid w:val="00ED1FEC"/>
    <w:rsid w:val="00F16070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D35A7-0F3A-4128-AD83-9D558116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</TotalTime>
  <Pages>2</Pages>
  <Words>65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5</cp:revision>
  <dcterms:created xsi:type="dcterms:W3CDTF">2013-02-25T20:40:00Z</dcterms:created>
  <dcterms:modified xsi:type="dcterms:W3CDTF">2013-02-27T18:48:00Z</dcterms:modified>
</cp:coreProperties>
</file>