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65C2">
        <w:rPr>
          <w:rFonts w:ascii="Comic Sans MS" w:hAnsi="Comic Sans MS" w:cs="Comic Sans MS"/>
          <w:b/>
          <w:bCs/>
          <w:color w:val="024595"/>
          <w:sz w:val="54"/>
          <w:szCs w:val="54"/>
        </w:rPr>
        <w:t>Úlohy o přímkách a rovinách v </w:t>
      </w:r>
      <w:proofErr w:type="spellStart"/>
      <w:r w:rsidR="00C365C2">
        <w:rPr>
          <w:rFonts w:ascii="Comic Sans MS" w:hAnsi="Comic Sans MS" w:cs="Comic Sans MS"/>
          <w:b/>
          <w:bCs/>
          <w:color w:val="024595"/>
          <w:sz w:val="54"/>
          <w:szCs w:val="54"/>
        </w:rPr>
        <w:t>Mongeově</w:t>
      </w:r>
      <w:proofErr w:type="spellEnd"/>
      <w:r w:rsidR="00C365C2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promítání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087F84" w:rsidRDefault="00087F84" w:rsidP="00087F84">
      <w:pPr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Zadá</w:t>
      </w:r>
      <w:r w:rsidRPr="00000EB0">
        <w:rPr>
          <w:rFonts w:ascii="Comic Sans MS" w:hAnsi="Comic Sans MS"/>
          <w:color w:val="0070C0"/>
          <w:sz w:val="54"/>
          <w:szCs w:val="54"/>
        </w:rPr>
        <w:t>ní</w:t>
      </w:r>
    </w:p>
    <w:p w:rsidR="00C365C2" w:rsidRDefault="00C365C2" w:rsidP="00E8379F">
      <w:pPr>
        <w:rPr>
          <w:sz w:val="24"/>
          <w:szCs w:val="24"/>
        </w:rPr>
      </w:pPr>
    </w:p>
    <w:p w:rsidR="00C365C2" w:rsidRDefault="00C365C2" w:rsidP="00E8379F">
      <w:pPr>
        <w:rPr>
          <w:sz w:val="24"/>
          <w:szCs w:val="24"/>
        </w:rPr>
      </w:pPr>
    </w:p>
    <w:p w:rsidR="00086819" w:rsidRDefault="00C365C2" w:rsidP="00E8379F">
      <w:pPr>
        <w:rPr>
          <w:sz w:val="24"/>
          <w:szCs w:val="24"/>
        </w:rPr>
      </w:pPr>
      <w:r>
        <w:rPr>
          <w:sz w:val="24"/>
          <w:szCs w:val="24"/>
        </w:rPr>
        <w:t>Příklad č. 1:</w:t>
      </w:r>
    </w:p>
    <w:p w:rsidR="00C365C2" w:rsidRDefault="00C365C2" w:rsidP="00E8379F">
      <w:pPr>
        <w:rPr>
          <w:sz w:val="24"/>
          <w:szCs w:val="24"/>
        </w:rPr>
      </w:pPr>
      <w:r>
        <w:rPr>
          <w:sz w:val="24"/>
          <w:szCs w:val="24"/>
        </w:rPr>
        <w:t xml:space="preserve">Určete vzdálenost bodu </w:t>
      </w:r>
      <w:r w:rsidRPr="00C365C2">
        <w:rPr>
          <w:i/>
          <w:sz w:val="24"/>
          <w:szCs w:val="24"/>
        </w:rPr>
        <w:t>A</w:t>
      </w:r>
      <w:r>
        <w:rPr>
          <w:sz w:val="24"/>
          <w:szCs w:val="24"/>
        </w:rPr>
        <w:t xml:space="preserve"> [2; 3; 3] od roviny </w:t>
      </w:r>
      <w:r>
        <w:rPr>
          <w:rFonts w:ascii="Times New Roman" w:hAnsi="Times New Roman" w:cs="Times New Roman"/>
          <w:sz w:val="24"/>
          <w:szCs w:val="24"/>
        </w:rPr>
        <w:t>ρ</w:t>
      </w:r>
      <w:r>
        <w:rPr>
          <w:sz w:val="24"/>
          <w:szCs w:val="24"/>
        </w:rPr>
        <w:t xml:space="preserve"> (4; 2; 4).</w:t>
      </w:r>
    </w:p>
    <w:p w:rsidR="00C365C2" w:rsidRDefault="00C365C2" w:rsidP="00E8379F">
      <w:pPr>
        <w:rPr>
          <w:sz w:val="24"/>
          <w:szCs w:val="24"/>
        </w:rPr>
      </w:pPr>
    </w:p>
    <w:p w:rsidR="00C365C2" w:rsidRDefault="00C365C2" w:rsidP="00E8379F">
      <w:pPr>
        <w:rPr>
          <w:sz w:val="24"/>
          <w:szCs w:val="24"/>
        </w:rPr>
      </w:pPr>
      <w:r>
        <w:rPr>
          <w:sz w:val="24"/>
          <w:szCs w:val="24"/>
        </w:rPr>
        <w:t>Příklad č. 2:</w:t>
      </w:r>
    </w:p>
    <w:p w:rsidR="00C365C2" w:rsidRDefault="00C365C2" w:rsidP="00E8379F">
      <w:pPr>
        <w:rPr>
          <w:sz w:val="24"/>
          <w:szCs w:val="24"/>
        </w:rPr>
      </w:pPr>
      <w:r>
        <w:rPr>
          <w:sz w:val="24"/>
          <w:szCs w:val="24"/>
        </w:rPr>
        <w:t xml:space="preserve">Bodem </w:t>
      </w:r>
      <w:r w:rsidRPr="00C365C2">
        <w:rPr>
          <w:i/>
          <w:sz w:val="24"/>
          <w:szCs w:val="24"/>
        </w:rPr>
        <w:t>A</w:t>
      </w:r>
      <w:r>
        <w:rPr>
          <w:sz w:val="24"/>
          <w:szCs w:val="24"/>
        </w:rPr>
        <w:t xml:space="preserve"> [-2; 4; 3] sestrojte rovinu kolmou k přímce </w:t>
      </w:r>
      <w:r w:rsidRPr="00C365C2">
        <w:rPr>
          <w:i/>
          <w:sz w:val="24"/>
          <w:szCs w:val="24"/>
        </w:rPr>
        <w:t>k</w:t>
      </w:r>
      <w:r>
        <w:rPr>
          <w:sz w:val="24"/>
          <w:szCs w:val="24"/>
        </w:rPr>
        <w:t xml:space="preserve"> = </w:t>
      </w:r>
      <w:r w:rsidRPr="00C365C2">
        <w:rPr>
          <w:i/>
          <w:sz w:val="24"/>
          <w:szCs w:val="24"/>
        </w:rPr>
        <w:t>KL</w:t>
      </w:r>
      <w:r>
        <w:rPr>
          <w:sz w:val="24"/>
          <w:szCs w:val="24"/>
        </w:rPr>
        <w:t xml:space="preserve">, kde </w:t>
      </w:r>
      <w:r w:rsidRPr="00C365C2">
        <w:rPr>
          <w:i/>
          <w:sz w:val="24"/>
          <w:szCs w:val="24"/>
        </w:rPr>
        <w:t>K</w:t>
      </w:r>
      <w:r>
        <w:rPr>
          <w:sz w:val="24"/>
          <w:szCs w:val="24"/>
        </w:rPr>
        <w:t xml:space="preserve"> [2; 4; 3], </w:t>
      </w:r>
      <w:r w:rsidRPr="00C365C2">
        <w:rPr>
          <w:i/>
          <w:sz w:val="24"/>
          <w:szCs w:val="24"/>
        </w:rPr>
        <w:t>L</w:t>
      </w:r>
      <w:r>
        <w:rPr>
          <w:sz w:val="24"/>
          <w:szCs w:val="24"/>
        </w:rPr>
        <w:t xml:space="preserve"> [-3; 2; 1]. </w:t>
      </w:r>
    </w:p>
    <w:p w:rsidR="00403AD1" w:rsidRDefault="00403AD1" w:rsidP="00403AD1">
      <w:pPr>
        <w:jc w:val="right"/>
        <w:rPr>
          <w:sz w:val="24"/>
          <w:szCs w:val="24"/>
        </w:rPr>
      </w:pPr>
    </w:p>
    <w:p w:rsidR="00403AD1" w:rsidRDefault="00403AD1" w:rsidP="00403AD1">
      <w:pPr>
        <w:jc w:val="center"/>
        <w:rPr>
          <w:sz w:val="24"/>
          <w:szCs w:val="24"/>
        </w:rPr>
      </w:pPr>
    </w:p>
    <w:p w:rsidR="00403AD1" w:rsidRDefault="00403AD1" w:rsidP="00403AD1">
      <w:pPr>
        <w:jc w:val="center"/>
        <w:rPr>
          <w:sz w:val="24"/>
          <w:szCs w:val="24"/>
        </w:rPr>
      </w:pPr>
    </w:p>
    <w:p w:rsidR="001C2078" w:rsidRDefault="001C2078" w:rsidP="00403AD1">
      <w:pPr>
        <w:jc w:val="center"/>
        <w:rPr>
          <w:sz w:val="24"/>
          <w:szCs w:val="24"/>
        </w:rPr>
      </w:pPr>
    </w:p>
    <w:p w:rsidR="008A7A91" w:rsidRDefault="008A7A91" w:rsidP="002D72D4">
      <w:pPr>
        <w:jc w:val="center"/>
        <w:rPr>
          <w:sz w:val="24"/>
          <w:szCs w:val="24"/>
        </w:rPr>
      </w:pPr>
    </w:p>
    <w:p w:rsidR="008A7A91" w:rsidRDefault="008A7A91" w:rsidP="002D72D4">
      <w:pPr>
        <w:jc w:val="center"/>
        <w:rPr>
          <w:sz w:val="24"/>
          <w:szCs w:val="24"/>
        </w:rPr>
      </w:pPr>
    </w:p>
    <w:p w:rsidR="008A7A91" w:rsidRDefault="008A7A91" w:rsidP="00403AD1">
      <w:pPr>
        <w:rPr>
          <w:sz w:val="24"/>
          <w:szCs w:val="24"/>
        </w:rPr>
      </w:pPr>
    </w:p>
    <w:p w:rsidR="008A7A91" w:rsidRDefault="008A7A91" w:rsidP="008A7A91">
      <w:pPr>
        <w:rPr>
          <w:sz w:val="24"/>
          <w:szCs w:val="24"/>
        </w:rPr>
      </w:pPr>
    </w:p>
    <w:p w:rsidR="008A7A91" w:rsidRDefault="008A7A91" w:rsidP="00403AD1">
      <w:pPr>
        <w:jc w:val="center"/>
        <w:rPr>
          <w:sz w:val="24"/>
          <w:szCs w:val="24"/>
        </w:rPr>
      </w:pPr>
    </w:p>
    <w:sectPr w:rsidR="008A7A91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791" w:rsidRDefault="00914791" w:rsidP="00CA6778">
      <w:pPr>
        <w:spacing w:before="0" w:after="0"/>
      </w:pPr>
      <w:r>
        <w:separator/>
      </w:r>
    </w:p>
  </w:endnote>
  <w:endnote w:type="continuationSeparator" w:id="0">
    <w:p w:rsidR="00914791" w:rsidRDefault="0091479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B2B93">
      <w:rPr>
        <w:color w:val="808080" w:themeColor="background1" w:themeShade="80"/>
      </w:rPr>
      <w:t xml:space="preserve">Martina </w:t>
    </w:r>
    <w:proofErr w:type="spellStart"/>
    <w:r w:rsidR="000B2B93">
      <w:rPr>
        <w:color w:val="808080" w:themeColor="background1" w:themeShade="80"/>
      </w:rPr>
      <w:t>Jarolímková</w:t>
    </w:r>
    <w:proofErr w:type="spellEnd"/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791" w:rsidRDefault="00914791" w:rsidP="00CA6778">
      <w:pPr>
        <w:spacing w:before="0" w:after="0"/>
      </w:pPr>
      <w:r>
        <w:separator/>
      </w:r>
    </w:p>
  </w:footnote>
  <w:footnote w:type="continuationSeparator" w:id="0">
    <w:p w:rsidR="00914791" w:rsidRDefault="0091479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5138"/>
    <w:multiLevelType w:val="hybridMultilevel"/>
    <w:tmpl w:val="1DAA5A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42CC2"/>
    <w:multiLevelType w:val="hybridMultilevel"/>
    <w:tmpl w:val="A490B82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/>
  <w:rsids>
    <w:rsidRoot w:val="00F16070"/>
    <w:rsid w:val="00084AD2"/>
    <w:rsid w:val="00086819"/>
    <w:rsid w:val="00087F84"/>
    <w:rsid w:val="000B2B93"/>
    <w:rsid w:val="000B51C4"/>
    <w:rsid w:val="000C217E"/>
    <w:rsid w:val="000C693B"/>
    <w:rsid w:val="00107C6C"/>
    <w:rsid w:val="00145215"/>
    <w:rsid w:val="0015164B"/>
    <w:rsid w:val="0017080B"/>
    <w:rsid w:val="001A72C7"/>
    <w:rsid w:val="001B1DAD"/>
    <w:rsid w:val="001C2078"/>
    <w:rsid w:val="001E7E1A"/>
    <w:rsid w:val="00222BD3"/>
    <w:rsid w:val="00235DCF"/>
    <w:rsid w:val="00247D1D"/>
    <w:rsid w:val="00252D2D"/>
    <w:rsid w:val="0026301E"/>
    <w:rsid w:val="00265BEC"/>
    <w:rsid w:val="00275746"/>
    <w:rsid w:val="00281EB3"/>
    <w:rsid w:val="002C6322"/>
    <w:rsid w:val="002D07C5"/>
    <w:rsid w:val="002D72D4"/>
    <w:rsid w:val="00372F3A"/>
    <w:rsid w:val="00375125"/>
    <w:rsid w:val="003963ED"/>
    <w:rsid w:val="003A29DF"/>
    <w:rsid w:val="003C040B"/>
    <w:rsid w:val="003D1D48"/>
    <w:rsid w:val="003D2F54"/>
    <w:rsid w:val="003E5821"/>
    <w:rsid w:val="003F6354"/>
    <w:rsid w:val="00403AD1"/>
    <w:rsid w:val="004121B8"/>
    <w:rsid w:val="00441154"/>
    <w:rsid w:val="004513CC"/>
    <w:rsid w:val="00457798"/>
    <w:rsid w:val="004B0AD8"/>
    <w:rsid w:val="004D0EFA"/>
    <w:rsid w:val="004F5816"/>
    <w:rsid w:val="00586956"/>
    <w:rsid w:val="005D4579"/>
    <w:rsid w:val="005D59D5"/>
    <w:rsid w:val="006347FB"/>
    <w:rsid w:val="006515B1"/>
    <w:rsid w:val="006516F6"/>
    <w:rsid w:val="00666590"/>
    <w:rsid w:val="00684206"/>
    <w:rsid w:val="006A1BBC"/>
    <w:rsid w:val="007269D6"/>
    <w:rsid w:val="00757EE1"/>
    <w:rsid w:val="0077633C"/>
    <w:rsid w:val="00813B56"/>
    <w:rsid w:val="00837111"/>
    <w:rsid w:val="008811BC"/>
    <w:rsid w:val="008A7A91"/>
    <w:rsid w:val="00914791"/>
    <w:rsid w:val="00947E9C"/>
    <w:rsid w:val="009768D3"/>
    <w:rsid w:val="009C77DA"/>
    <w:rsid w:val="00A9604F"/>
    <w:rsid w:val="00AB0C5F"/>
    <w:rsid w:val="00B25436"/>
    <w:rsid w:val="00BD287C"/>
    <w:rsid w:val="00BD446E"/>
    <w:rsid w:val="00BD7AB7"/>
    <w:rsid w:val="00BF16AB"/>
    <w:rsid w:val="00BF29CB"/>
    <w:rsid w:val="00C03027"/>
    <w:rsid w:val="00C365C2"/>
    <w:rsid w:val="00CA4254"/>
    <w:rsid w:val="00CA6778"/>
    <w:rsid w:val="00CA68AF"/>
    <w:rsid w:val="00CC2DB1"/>
    <w:rsid w:val="00CD465B"/>
    <w:rsid w:val="00CE3730"/>
    <w:rsid w:val="00D51897"/>
    <w:rsid w:val="00DB3454"/>
    <w:rsid w:val="00E0594A"/>
    <w:rsid w:val="00E300DB"/>
    <w:rsid w:val="00E8379F"/>
    <w:rsid w:val="00ED1FEC"/>
    <w:rsid w:val="00F16070"/>
    <w:rsid w:val="00F23263"/>
    <w:rsid w:val="00FD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CE373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3711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1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artina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DEB19-C1B3-4CFD-BB02-915FFB715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4</TotalTime>
  <Pages>2</Pages>
  <Words>36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havrdovalucie</cp:lastModifiedBy>
  <cp:revision>3</cp:revision>
  <dcterms:created xsi:type="dcterms:W3CDTF">2013-05-01T20:14:00Z</dcterms:created>
  <dcterms:modified xsi:type="dcterms:W3CDTF">2013-05-31T06:48:00Z</dcterms:modified>
</cp:coreProperties>
</file>